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rtf" ContentType="application/rtf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E90" w:rsidP="00806024" w:rsidRDefault="000A1E90"/>
    <w:p w:rsidRPr="00806024" w:rsidR="00806024" w:rsidP="00806024" w:rsidRDefault="00672B5F">
      <w:pPr>
        <w:pStyle w:val="Overskrift1"/>
        <w:jc w:val="center"/>
        <w:rPr>
          <w:rStyle w:val="Overskrift1Tegn"/>
          <w:szCs w:val="36"/>
        </w:rPr>
      </w:pPr>
      <w:sdt>
        <w:sdtPr>
          <w:rPr>
            <w:rStyle w:val="Overskrift1Tegn"/>
            <w:szCs w:val="36"/>
          </w:rPr>
          <w:alias w:val="DokumentType"/>
          <w:tag w:val="DokumentType"/>
          <w:id w:val="614373325"/>
        </w:sdtPr>
        <w:sdtEndPr>
          <w:rPr>
            <w:rStyle w:val="Overskrift1Tegn"/>
          </w:rPr>
        </w:sdtEndPr>
        <w:sdtContent>
          <w:r w:rsidRPr="00806024" w:rsidR="000A1E90">
            <w:rPr>
              <w:rStyle w:val="Overskrift1Tegn"/>
              <w:szCs w:val="36"/>
            </w:rPr>
            <w:t>Innkalling</w:t>
          </w:r>
          <w:r w:rsidRPr="00806024" w:rsidR="000A1E90">
            <w:rPr>
              <w:rStyle w:val="Overskrift1Tegn"/>
              <w:b/>
            </w:rPr>
          </w:r>
          <w:r w:rsidRPr="00806024" w:rsidR="000A1E90">
            <w:rPr>
              <w:rStyle w:val="Overskrift1Tegn"/>
              <w:szCs w:val="36"/>
            </w:rPr>
          </w:r>
        </w:sdtContent>
      </w:sdt>
    </w:p>
    <w:p w:rsidRPr="00806024" w:rsidR="000A1E90" w:rsidP="00806024" w:rsidRDefault="000A1E90">
      <w:pPr>
        <w:pStyle w:val="Overskrift1"/>
        <w:jc w:val="center"/>
      </w:pPr>
      <w:r w:rsidRPr="00806024">
        <w:t>for</w:t>
      </w:r>
    </w:p>
    <w:p w:rsidRPr="00806024" w:rsidR="000A1E90" w:rsidP="00806024" w:rsidRDefault="00672B5F">
      <w:pPr>
        <w:pStyle w:val="Overskrift1"/>
        <w:jc w:val="center"/>
      </w:pPr>
      <w:sdt>
        <w:sdtPr>
          <w:alias w:val="Møte.Gruppe.Tittel"/>
          <w:tag w:val="Møte.Gruppe.Tittel"/>
          <w:id w:val="26370524"/>
        </w:sdtPr>
        <w:sdtEndPr/>
        <w:sdtContent>
          <w:r w:rsidRPr="00806024" w:rsidR="000A1E90">
            <w:t>Stavanger bispedømmeråd</w:t>
          </w:r>
        </w:sdtContent>
      </w:sdt>
    </w:p>
    <w:sdt>
      <w:sdtPr>
        <w:alias w:val="Møte"/>
        <w:tag w:val="Møte"/>
        <w:id w:val="22461279"/>
        <w:placeholder>
          <w:docPart w:val="6C6EEDCEAB2A406AA4801CB66FA1FAA0"/>
        </w:placeholder>
      </w:sdtPr>
      <w:sdtEndPr/>
      <w:sdtContent>
        <w:p w:rsidRPr="008C4589" w:rsidR="000453BB" w:rsidP="00806024" w:rsidRDefault="000453BB">
          <w:pPr>
            <w:spacing w:line="240" w:lineRule="auto"/>
          </w:pPr>
        </w:p>
        <w:p w:rsidR="00806024" w:rsidP="007D7A0A" w:rsidRDefault="007745FF">
          <w:pPr>
            <w:tabs>
              <w:tab w:val="left" w:pos="1134"/>
            </w:tabs>
            <w:spacing w:line="240" w:lineRule="auto"/>
          </w:pPr>
          <w:r w:rsidRPr="00806024">
            <w:t>Møted</w:t>
          </w:r>
          <w:r w:rsidRPr="00806024" w:rsidR="006C055A">
            <w:t>ato</w:t>
          </w:r>
          <w:r w:rsidRPr="00806024" w:rsidR="000453BB">
            <w:t>:</w:t>
          </w:r>
          <w:r w:rsidRPr="008C4589" w:rsidR="000453BB">
            <w:tab/>
          </w:r>
          <w:sdt>
            <w:sdtPr>
              <w:alias w:val="Start.KortDato"/>
              <w:tag w:val="Start.KortDato"/>
              <w:id w:val="22461283"/>
            </w:sdtPr>
            <w:sdtEndPr/>
            <w:sdtContent>
              <w:r w:rsidR="00112E62">
                <w:t>25.08.2016</w:t>
              </w:r>
            </w:sdtContent>
          </w:sdt>
        </w:p>
        <w:p w:rsidRPr="008C4589" w:rsidR="00F4391E" w:rsidP="007D7A0A" w:rsidRDefault="00F4391E">
          <w:pPr>
            <w:tabs>
              <w:tab w:val="left" w:pos="1134"/>
            </w:tabs>
            <w:spacing w:line="240" w:lineRule="auto"/>
          </w:pPr>
          <w:r w:rsidRPr="00806024">
            <w:t>Møtes</w:t>
          </w:r>
          <w:r w:rsidRPr="00806024" w:rsidR="00312F4A">
            <w:t>ted</w:t>
          </w:r>
          <w:r w:rsidRPr="00806024" w:rsidR="000453BB">
            <w:t>:</w:t>
          </w:r>
          <w:r w:rsidRPr="008C4589" w:rsidR="000453BB">
            <w:tab/>
          </w:r>
          <w:sdt>
            <w:sdtPr>
              <w:alias w:val="StedNavn"/>
              <w:tag w:val="StedNavn"/>
              <w:id w:val="358492934"/>
            </w:sdtPr>
            <w:sdtEndPr/>
            <w:sdtContent>
              <w:r w:rsidRPr="00112E62" w:rsidR="00112E62">
                <w:t/>
              </w:r>
            </w:sdtContent>
          </w:sdt>
        </w:p>
        <w:p w:rsidR="00112E62" w:rsidP="007D7A0A" w:rsidRDefault="00F4391E">
          <w:pPr>
            <w:tabs>
              <w:tab w:val="left" w:pos="1134"/>
            </w:tabs>
            <w:spacing w:line="240" w:lineRule="auto"/>
          </w:pPr>
          <w:r w:rsidRPr="00806024">
            <w:t>Møtetid:</w:t>
          </w:r>
          <w:r w:rsidRPr="00806024">
            <w:tab/>
          </w:r>
          <w:sdt>
            <w:sdtPr>
              <w:alias w:val="Tidsrom"/>
              <w:tag w:val="Tidsrom"/>
              <w:id w:val="26594913"/>
            </w:sdtPr>
            <w:sdtEndPr/>
            <w:sdtContent>
              <w:r w:rsidRPr="00112E62" w:rsidR="00112E62">
                <w:t>09:00 - 16:00</w:t>
              </w:r>
              <w:r w:rsidRPr="00112E62"/>
            </w:sdtContent>
          </w:sdt>
        </w:p>
        <w:p w:rsidR="00565C42" w:rsidP="00806024" w:rsidRDefault="00565C42">
          <w:pPr>
            <w:spacing w:line="240" w:lineRule="auto"/>
          </w:pPr>
        </w:p>
        <w:p w:rsidR="00565C42" w:rsidP="00806024" w:rsidRDefault="00565C42">
          <w:pPr>
            <w:spacing w:line="240" w:lineRule="auto"/>
          </w:pPr>
        </w:p>
        <w:p w:rsidRPr="008C4589" w:rsidR="00F4391E" w:rsidP="00806024" w:rsidRDefault="00F4391E">
          <w:pPr>
            <w:spacing w:line="240" w:lineRule="auto"/>
          </w:pPr>
          <w:r w:rsidRPr="008C4589">
            <w:t xml:space="preserve">Forfall meldes til </w:t>
          </w:r>
          <w:r w:rsidRPr="00D9600E" w:rsidR="00922FA3">
            <w:t>administrasjonen</w:t>
          </w:r>
          <w:r w:rsidRPr="008C4589">
            <w:t>.</w:t>
          </w:r>
        </w:p>
        <w:p w:rsidRPr="008C4589" w:rsidR="00F4391E" w:rsidP="00806024" w:rsidRDefault="00F4391E">
          <w:pPr>
            <w:spacing w:line="240" w:lineRule="auto"/>
          </w:pPr>
          <w:r w:rsidRPr="008C4589">
            <w:t>Varamedlemmer møter bare etter nærmere innkalling</w:t>
          </w:r>
          <w:r w:rsidRPr="008C4589" w:rsidR="00922FA3">
            <w:t>.</w:t>
          </w:r>
        </w:p>
        <w:p w:rsidRPr="00806024" w:rsidR="0030747F" w:rsidP="00806024" w:rsidRDefault="0030747F">
          <w:pPr>
            <w:spacing w:line="240" w:lineRule="auto"/>
          </w:pPr>
        </w:p>
        <w:p w:rsidRPr="00806024" w:rsidR="00083351" w:rsidP="00806024" w:rsidRDefault="00672B5F">
          <w:pPr>
            <w:spacing w:line="240" w:lineRule="auto"/>
          </w:pPr>
        </w:p>
        <w:bookmarkStart w:name="_GoBack" w:displacedByCustomXml="next" w:id="0"/>
        <w:bookmarkEnd w:displacedByCustomXml="next" w:id="0"/>
      </w:sdtContent>
    </w:sdt>
    <w:p w:rsidRPr="00806024" w:rsidR="001E181B" w:rsidP="00806024" w:rsidRDefault="001E181B">
      <w:pPr>
        <w:jc w:val="center"/>
        <w:rPr>
          <w:rStyle w:val="Overskrift1Tegn"/>
          <w:szCs w:val="36"/>
        </w:rPr>
      </w:pPr>
      <w:r w:rsidRPr="00806024">
        <w:rPr>
          <w:rStyle w:val="Overskrift1Tegn"/>
          <w:szCs w:val="36"/>
        </w:rPr>
        <w:t>Sak</w:t>
      </w:r>
      <w:r w:rsidRPr="00806024" w:rsidR="005F3EE5">
        <w:rPr>
          <w:rStyle w:val="Overskrift1Tegn"/>
          <w:szCs w:val="36"/>
        </w:rPr>
        <w:t>s</w:t>
      </w:r>
      <w:r w:rsidRPr="00806024">
        <w:rPr>
          <w:rStyle w:val="Overskrift1Tegn"/>
          <w:szCs w:val="36"/>
        </w:rPr>
        <w:t>liste</w:t>
      </w:r>
    </w:p>
    <w:sdt>
      <w:sdtPr>
        <w:rPr>
          <w:b w:val="0"/>
          <w:bCs w:val="0"/>
          <w:color w:val="000000" w:themeColor="text1"/>
        </w:rPr>
        <w:alias w:val="Saker"/>
        <w:tag w:val="Saker"/>
        <w:id w:val="1019433477"/>
        <w:placeholder>
          <w:docPart w:val="D94CEC960BDA458A824353495857EE4D"/>
        </w:placeholder>
        <w:showingPlcHdr/>
      </w:sdtPr>
      <w:sdtEndPr>
        <w:rPr>
          <w:color w:val="auto"/>
        </w:rPr>
      </w:sdtEndPr>
      <w:sdtContent>
        <w:tbl>
          <w:tblPr>
            <w:tblStyle w:val="Lysskyggelegging-uthevingsfarge5"/>
            <w:tblW w:w="0" w:type="auto"/>
            <w:tblBorders>
              <w:top w:val="none" w:color="auto" w:sz="0" w:space="0"/>
              <w:bottom w:val="none" w:color="auto" w:sz="0" w:space="0"/>
            </w:tblBorders>
            <w:tblLook w:val="04A0" w:firstRow="1" w:lastRow="0" w:firstColumn="1" w:lastColumn="0" w:noHBand="0" w:noVBand="1"/>
          </w:tblPr>
          <w:tblGrid>
            <w:gridCol w:w="1101"/>
            <w:gridCol w:w="5811"/>
            <w:gridCol w:w="2376"/>
          </w:tblGrid>
          <w:tr w:rsidRPr="00946B2C" w:rsidR="00946B2C" w:rsidTr="00946B2C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101" w:type="dxa"/>
                <w:tc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</w:tcBorders>
                <w:shd w:val="clear" w:color="auto" w:fill="auto"/>
              </w:tcPr>
              <w:p w:rsidRPr="00946B2C" w:rsidR="00946B2C" w:rsidP="007D7A0A" w:rsidRDefault="00946B2C">
                <w:pPr>
                  <w:rPr>
                    <w:color w:val="000000" w:themeColor="text1"/>
                  </w:rPr>
                </w:pPr>
                <w:r w:rsidRPr="00946B2C">
                  <w:rPr>
                    <w:color w:val="000000" w:themeColor="text1"/>
                  </w:rPr>
                  <w:t>Saksnr</w:t>
                </w:r>
              </w:p>
            </w:tc>
            <w:tc>
              <w:tcPr>
                <w:tcW w:w="5811" w:type="dxa"/>
                <w:tc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</w:tcBorders>
                <w:shd w:val="clear" w:color="auto" w:fill="auto"/>
              </w:tcPr>
              <w:p w:rsidRPr="00946B2C" w:rsidR="00946B2C" w:rsidP="007D7A0A" w:rsidRDefault="00946B2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/>
                  </w:rPr>
                </w:pPr>
                <w:r w:rsidRPr="00946B2C">
                  <w:rPr>
                    <w:color w:val="000000" w:themeColor="text1"/>
                  </w:rPr>
                  <w:t>Tittel</w:t>
                </w:r>
              </w:p>
            </w:tc>
            <w:tc>
              <w:tcPr>
                <w:tcW w:w="2376" w:type="dxa"/>
                <w:tc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</w:tcBorders>
              </w:tcPr>
              <w:p w:rsidRPr="00946B2C" w:rsidR="00946B2C" w:rsidP="007D7A0A" w:rsidRDefault="00946B2C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/>
                  </w:rPr>
                </w:pPr>
                <w:r w:rsidRPr="00946B2C">
                  <w:rPr>
                    <w:color w:val="000000" w:themeColor="text1"/>
                  </w:rPr>
                  <w:t>Gradering</w:t>
                </w:r>
              </w:p>
            </w:tc>
          </w:tr>
          <w:tr w:rsidRPr="00946B2C" w:rsidR="00946B2C" w:rsidTr="00946B2C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color w:val="000000" w:themeColor="text1"/>
                </w:rPr>
                <w:alias w:val="Nummer"/>
                <w:tag w:val="Nummer"/>
                <w:id w:val="20760069"/>
              </w:sdt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10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rPr>
                        <w:color w:val="000000" w:themeColor="text1"/>
                      </w:rPr>
                    </w:pPr>
                    <w:r w:rsidRPr="00946B2C">
                      <w:rPr>
                        <w:b w:val="0"/>
                        <w:bCs w:val="0"/>
                        <w:color w:val="000000" w:themeColor="text1"/>
                      </w:rPr>
                      <w:t xml:space="preserve">037/16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</w:rPr>
                <w:alias w:val="Tittel"/>
                <w:tag w:val="Tittel"/>
                <w:id w:val="20760071"/>
              </w:sdtPr>
              <w:sdtContent>
                <w:tc>
                  <w:tcPr>
                    <w:tcW w:w="581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>Godkjenning av innkalling og saksliste</w:t>
                    </w:r>
                  </w:p>
                </w:tc>
              </w:sdtContent>
            </w:sdt>
            <w:tc>
              <w:tcPr>
                <w:tcW w:w="2376" w:type="dxa"/>
                <w:tcBorders>
                  <w:left w:val="none" w:color="auto" w:sz="0" w:space="0"/>
                  <w:right w:val="none" w:color="auto" w:sz="0" w:space="0"/>
                </w:tcBorders>
                <w:shd w:val="clear" w:color="auto" w:fill="FFFFFF" w:themeFill="background1"/>
              </w:tcPr>
              <w:sdt>
                <w:sdtPr>
                  <w:rPr>
                    <w:color w:val="000000" w:themeColor="text1"/>
                  </w:rPr>
                  <w:alias w:val="Journalpost.GraderingObject.Beskrivelse"/>
                  <w:tag w:val="Journalpost.GraderingObject.Beskrivelse"/>
                  <w:id w:val="708222671"/>
                </w:sdtPr>
                <w:sdtContent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/>
                    </w:r>
                  </w:p>
                </w:sdtContent>
              </w:sdt>
            </w:tc>
          </w:tr>
          <w:tr w:rsidRPr="00946B2C" w:rsidR="00946B2C" w:rsidTr="00946B2C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color w:val="000000" w:themeColor="text1"/>
                </w:rPr>
                <w:alias w:val="Nummer"/>
                <w:tag w:val="Nummer"/>
                <w:id w:val="20760069"/>
              </w:sdt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10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rPr>
                        <w:color w:val="000000" w:themeColor="text1"/>
                      </w:rPr>
                    </w:pPr>
                    <w:r w:rsidRPr="00946B2C">
                      <w:rPr>
                        <w:b w:val="0"/>
                        <w:bCs w:val="0"/>
                        <w:color w:val="000000" w:themeColor="text1"/>
                      </w:rPr>
                      <w:t xml:space="preserve">038/16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</w:rPr>
                <w:alias w:val="Tittel"/>
                <w:tag w:val="Tittel"/>
                <w:id w:val="20760071"/>
              </w:sdtPr>
              <w:sdtContent>
                <w:tc>
                  <w:tcPr>
                    <w:tcW w:w="581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>Høringssvar: Vigselsliturgi og forbønnsliturgi for likekjønnede og ulikekjønnede par</w:t>
                    </w:r>
                  </w:p>
                </w:tc>
              </w:sdtContent>
            </w:sdt>
            <w:tc>
              <w:tcPr>
                <w:tcW w:w="2376" w:type="dxa"/>
                <w:tcBorders>
                  <w:left w:val="none" w:color="auto" w:sz="0" w:space="0"/>
                  <w:right w:val="none" w:color="auto" w:sz="0" w:space="0"/>
                </w:tcBorders>
                <w:shd w:val="clear" w:color="auto" w:fill="FFFFFF" w:themeFill="background1"/>
              </w:tcPr>
              <w:sdt>
                <w:sdtPr>
                  <w:rPr>
                    <w:color w:val="000000" w:themeColor="text1"/>
                  </w:rPr>
                  <w:alias w:val="Journalpost.GraderingObject.Beskrivelse"/>
                  <w:tag w:val="Journalpost.GraderingObject.Beskrivelse"/>
                  <w:id w:val="708222671"/>
                </w:sdtPr>
                <w:sdtContent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/>
                    </w:r>
                  </w:p>
                </w:sdtContent>
              </w:sdt>
            </w:tc>
          </w:tr>
          <w:tr w:rsidRPr="00946B2C" w:rsidR="00946B2C" w:rsidTr="00946B2C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color w:val="000000" w:themeColor="text1"/>
                </w:rPr>
                <w:alias w:val="Nummer"/>
                <w:tag w:val="Nummer"/>
                <w:id w:val="20760069"/>
              </w:sdt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10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rPr>
                        <w:color w:val="000000" w:themeColor="text1"/>
                      </w:rPr>
                    </w:pPr>
                    <w:r w:rsidRPr="00946B2C">
                      <w:rPr>
                        <w:b w:val="0"/>
                        <w:bCs w:val="0"/>
                        <w:color w:val="000000" w:themeColor="text1"/>
                      </w:rPr>
                      <w:t xml:space="preserve">039/16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</w:rPr>
                <w:alias w:val="Tittel"/>
                <w:tag w:val="Tittel"/>
                <w:id w:val="20760071"/>
              </w:sdtPr>
              <w:sdtContent>
                <w:tc>
                  <w:tcPr>
                    <w:tcW w:w="581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>Kultur og kirke</w:t>
                    </w:r>
                  </w:p>
                </w:tc>
              </w:sdtContent>
            </w:sdt>
            <w:tc>
              <w:tcPr>
                <w:tcW w:w="2376" w:type="dxa"/>
                <w:tcBorders>
                  <w:left w:val="none" w:color="auto" w:sz="0" w:space="0"/>
                  <w:right w:val="none" w:color="auto" w:sz="0" w:space="0"/>
                </w:tcBorders>
                <w:shd w:val="clear" w:color="auto" w:fill="FFFFFF" w:themeFill="background1"/>
              </w:tcPr>
              <w:sdt>
                <w:sdtPr>
                  <w:rPr>
                    <w:color w:val="000000" w:themeColor="text1"/>
                  </w:rPr>
                  <w:alias w:val="Journalpost.GraderingObject.Beskrivelse"/>
                  <w:tag w:val="Journalpost.GraderingObject.Beskrivelse"/>
                  <w:id w:val="708222671"/>
                </w:sdtPr>
                <w:sdtContent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/>
                    </w:r>
                  </w:p>
                </w:sdtContent>
              </w:sdt>
            </w:tc>
          </w:tr>
          <w:tr w:rsidRPr="00946B2C" w:rsidR="00946B2C" w:rsidTr="00946B2C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color w:val="000000" w:themeColor="text1"/>
                </w:rPr>
                <w:alias w:val="Nummer"/>
                <w:tag w:val="Nummer"/>
                <w:id w:val="20760069"/>
              </w:sdt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10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rPr>
                        <w:color w:val="000000" w:themeColor="text1"/>
                      </w:rPr>
                    </w:pPr>
                    <w:r w:rsidRPr="00946B2C">
                      <w:rPr>
                        <w:b w:val="0"/>
                        <w:bCs w:val="0"/>
                        <w:color w:val="000000" w:themeColor="text1"/>
                      </w:rPr>
                      <w:t xml:space="preserve">040/16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</w:rPr>
                <w:alias w:val="Tittel"/>
                <w:tag w:val="Tittel"/>
                <w:id w:val="20760071"/>
              </w:sdtPr>
              <w:sdtContent>
                <w:tc>
                  <w:tcPr>
                    <w:tcW w:w="581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>Orienteringer</w:t>
                    </w:r>
                  </w:p>
                </w:tc>
              </w:sdtContent>
            </w:sdt>
            <w:tc>
              <w:tcPr>
                <w:tcW w:w="2376" w:type="dxa"/>
                <w:tcBorders>
                  <w:left w:val="none" w:color="auto" w:sz="0" w:space="0"/>
                  <w:right w:val="none" w:color="auto" w:sz="0" w:space="0"/>
                </w:tcBorders>
                <w:shd w:val="clear" w:color="auto" w:fill="FFFFFF" w:themeFill="background1"/>
              </w:tcPr>
              <w:sdt>
                <w:sdtPr>
                  <w:rPr>
                    <w:color w:val="000000" w:themeColor="text1"/>
                  </w:rPr>
                  <w:alias w:val="Journalpost.GraderingObject.Beskrivelse"/>
                  <w:tag w:val="Journalpost.GraderingObject.Beskrivelse"/>
                  <w:id w:val="708222671"/>
                </w:sdtPr>
                <w:sdtContent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/>
                    </w:r>
                  </w:p>
                </w:sdtContent>
              </w:sdt>
            </w:tc>
          </w:tr>
          <w:tr w:rsidRPr="00946B2C" w:rsidR="00946B2C" w:rsidTr="00946B2C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color w:val="000000" w:themeColor="text1"/>
                </w:rPr>
                <w:alias w:val="Nummer"/>
                <w:tag w:val="Nummer"/>
                <w:id w:val="20760069"/>
              </w:sdt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10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rPr>
                        <w:color w:val="000000" w:themeColor="text1"/>
                      </w:rPr>
                    </w:pPr>
                    <w:r w:rsidRPr="00946B2C">
                      <w:rPr>
                        <w:b w:val="0"/>
                        <w:bCs w:val="0"/>
                        <w:color w:val="000000" w:themeColor="text1"/>
                      </w:rPr>
                      <w:t xml:space="preserve">040/16.1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</w:rPr>
                <w:alias w:val="Tittel"/>
                <w:tag w:val="Tittel"/>
                <w:id w:val="20760071"/>
              </w:sdtPr>
              <w:sdtContent>
                <w:tc>
                  <w:tcPr>
                    <w:tcW w:w="581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>Referat frå styringssamtale Stavanger_2016 (L)(288588)</w:t>
                    </w:r>
                  </w:p>
                </w:tc>
              </w:sdtContent>
            </w:sdt>
            <w:tc>
              <w:tcPr>
                <w:tcW w:w="2376" w:type="dxa"/>
                <w:tcBorders>
                  <w:left w:val="none" w:color="auto" w:sz="0" w:space="0"/>
                  <w:right w:val="none" w:color="auto" w:sz="0" w:space="0"/>
                </w:tcBorders>
                <w:shd w:val="clear" w:color="auto" w:fill="FFFFFF" w:themeFill="background1"/>
              </w:tcPr>
              <w:sdt>
                <w:sdtPr>
                  <w:rPr>
                    <w:color w:val="000000" w:themeColor="text1"/>
                  </w:rPr>
                  <w:alias w:val="Journalpost.GraderingObject.Beskrivelse"/>
                  <w:tag w:val="Journalpost.GraderingObject.Beskrivelse"/>
                  <w:id w:val="708222671"/>
                </w:sdtPr>
                <w:sdtContent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/>
                    </w:r>
                  </w:p>
                </w:sdtContent>
              </w:sdt>
            </w:tc>
          </w:tr>
          <w:tr w:rsidRPr="00946B2C" w:rsidR="00946B2C" w:rsidTr="00946B2C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color w:val="000000" w:themeColor="text1"/>
                </w:rPr>
                <w:alias w:val="Nummer"/>
                <w:tag w:val="Nummer"/>
                <w:id w:val="20760069"/>
              </w:sdt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10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rPr>
                        <w:color w:val="000000" w:themeColor="text1"/>
                      </w:rPr>
                    </w:pPr>
                    <w:r w:rsidRPr="00946B2C">
                      <w:rPr>
                        <w:b w:val="0"/>
                        <w:bCs w:val="0"/>
                        <w:color w:val="000000" w:themeColor="text1"/>
                      </w:rPr>
                      <w:t xml:space="preserve">040/16.2</w:t>
                    </w:r>
                  </w:p>
                </w:tc>
              </w:sdtContent>
            </w:sdt>
            <w:sdt>
              <w:sdtPr>
                <w:rPr>
                  <w:color w:val="000000" w:themeColor="text1"/>
                </w:rPr>
                <w:alias w:val="Tittel"/>
                <w:tag w:val="Tittel"/>
                <w:id w:val="20760071"/>
              </w:sdtPr>
              <w:sdtContent>
                <w:tc>
                  <w:tcPr>
                    <w:tcW w:w="5811" w:type="dxa"/>
                    <w:tcBorders>
                      <w:left w:val="none" w:color="auto" w:sz="0" w:space="0"/>
                      <w:right w:val="none" w:color="auto" w:sz="0" w:space="0"/>
                    </w:tcBorders>
                    <w:shd w:val="clear" w:color="auto" w:fill="auto"/>
                    <w:tcMar>
                      <w:bottom w:w="142" w:type="dxa"/>
                    </w:tcMar>
                    <w:hideMark/>
                  </w:tcPr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>Stiftsdirektørens rapport august 2016</w:t>
                    </w:r>
                  </w:p>
                </w:tc>
              </w:sdtContent>
            </w:sdt>
            <w:tc>
              <w:tcPr>
                <w:tcW w:w="2376" w:type="dxa"/>
                <w:tcBorders>
                  <w:left w:val="none" w:color="auto" w:sz="0" w:space="0"/>
                  <w:right w:val="none" w:color="auto" w:sz="0" w:space="0"/>
                </w:tcBorders>
                <w:shd w:val="clear" w:color="auto" w:fill="FFFFFF" w:themeFill="background1"/>
              </w:tcPr>
              <w:sdt>
                <w:sdtPr>
                  <w:rPr>
                    <w:color w:val="000000" w:themeColor="text1"/>
                  </w:rPr>
                  <w:alias w:val="Journalpost.GraderingObject.Beskrivelse"/>
                  <w:tag w:val="Journalpost.GraderingObject.Beskrivelse"/>
                  <w:id w:val="708222671"/>
                </w:sdtPr>
                <w:sdtContent>
                  <w:p w:rsidRPr="00946B2C" w:rsidR="00946B2C" w:rsidP="007D7A0A" w:rsidRDefault="00946B2C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color w:val="000000" w:themeColor="text1"/>
                      </w:rPr>
                    </w:pPr>
                    <w:r w:rsidRPr="00946B2C">
                      <w:rPr>
                        <w:color w:val="000000" w:themeColor="text1"/>
                      </w:rPr>
                      <w:t/>
                    </w:r>
                  </w:p>
                </w:sdtContent>
              </w:sdt>
            </w:tc>
          </w:tr>
        </w:tbl>
        <w:p w:rsidR="001E181B" w:rsidP="007D7A0A" w:rsidRDefault="00672B5F">
          <w:pPr>
            <w:spacing w:line="240" w:lineRule="auto"/>
          </w:pPr>
        </w:p>
      </w:sdtContent>
    </w:sdt>
    <w:p w:rsidR="00946B2C" w:rsidP="007D7A0A" w:rsidRDefault="00946B2C">
      <w:pPr>
        <w:spacing w:line="240" w:lineRule="auto"/>
      </w:pPr>
    </w:p>
    <w:sdt>
      <w:sdtPr>
        <w:alias w:val="Saker"/>
        <w:tag w:val="Saker"/>
        <w:id w:val="348979432"/>
      </w:sdtPr>
      <w:sdtEndPr/>
      <w:sdtContent>
        <w:p w:rsidR="000B6241" w:rsidP="00806024" w:rsidRDefault="000B6241">
          <w:r>
            <w:br w:type="page"/>
          </w:r>
        </w:p>
        <w:sdt>
          <w:sdtPr>
            <w:alias w:val="SaksDokumentPlassHolder"/>
            <w:tag w:val="SaksDokumentPlassHolder"/>
            <w:id w:val="797574129"/>
          </w:sdtPr>
          <w:sdtEndPr/>
          <w:sdtContent>
            <w:p w:rsidRPr="003A3363" w:rsidR="0072503C" w:rsidP="007D7977" w:rsidRDefault="0072503C">
              <w:pPr>
                <w:pStyle w:val="Overskrift1"/>
                <w:jc w:val="center"/>
                <w:rPr>
                  <w:color w:val="000000" w:themeColor="text1"/>
                </w:rPr>
              </w:pPr>
              <w:bookmarkStart w:name="_GoBack" w:id="0"/>
              <w:r w:rsidRPr="003A3363">
                <w:rPr>
                  <w:color w:val="000000" w:themeColor="text1"/>
                </w:rPr>
                <w:t>Sakspapir</w:t>
              </w:r>
            </w:p>
            <w:bookmarkEnd w:id="0"/>
            <w:p w:rsidRPr="007D7977" w:rsidR="0072503C" w:rsidP="007D7977" w:rsidRDefault="0072503C"/>
            <w:sdt>
              <w:sdtPr>
                <w:rPr>
                  <w:b/>
                </w:rPr>
                <w:alias w:val="Sak"/>
                <w:tag w:val="Sak"/>
                <w:id w:val="28397537"/>
                <w:placeholder>
                  <w:docPart w:val="C159EFF2622E478F933376F48BD9BA8D"/>
                </w:placeholder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ellrutenett"/>
                    <w:tblW w:w="0" w:type="auto"/>
                    <w:tblBorders>
                      <w:top w:val="single" w:color="A6A6A6" w:themeColor="background1" w:themeShade="A6" w:sz="4" w:space="0"/>
                      <w:left w:val="single" w:color="A6A6A6" w:themeColor="background1" w:themeShade="A6" w:sz="4" w:space="0"/>
                      <w:bottom w:val="single" w:color="A6A6A6" w:themeColor="background1" w:themeShade="A6" w:sz="4" w:space="0"/>
                      <w:right w:val="single" w:color="A6A6A6" w:themeColor="background1" w:themeShade="A6" w:sz="4" w:space="0"/>
                      <w:insideH w:val="single" w:color="A6A6A6" w:themeColor="background1" w:themeShade="A6" w:sz="4" w:space="0"/>
                      <w:insideV w:val="single" w:color="A6A6A6" w:themeColor="background1" w:themeShade="A6" w:sz="4" w:space="0"/>
                    </w:tblBorders>
                    <w:tblLook w:val="04A0"/>
                  </w:tblPr>
                  <w:tblGrid>
                    <w:gridCol w:w="3070"/>
                    <w:gridCol w:w="3071"/>
                    <w:gridCol w:w="3071"/>
                  </w:tblGrid>
                  <w:tr w:rsidRPr="007D7977" w:rsidR="00E3125F" w:rsidTr="00456B8B">
                    <w:tc>
                      <w:tcPr>
                        <w:tcW w:w="3070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  <w:lang w:val="nn-NO"/>
                          </w:rPr>
                          <w:t>Saksbehandler</w:t>
                        </w:r>
                        <w:proofErr w:type="spellEnd"/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r w:rsidRPr="007D7977">
                          <w:rPr>
                            <w:b/>
                          </w:rPr>
                          <w:t>Arkiv</w:t>
                        </w:r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</w:rPr>
                          <w:t>ArkivsakID</w:t>
                        </w:r>
                        <w:proofErr w:type="spellEnd"/>
                      </w:p>
                    </w:tc>
                  </w:tr>
                  <w:tr w:rsidRPr="007D7977" w:rsidR="00E3125F" w:rsidTr="00456B8B">
                    <w:tc>
                      <w:tcPr>
                        <w:tcW w:w="3070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p w:rsidRPr="007D7977" w:rsidR="00E3125F" w:rsidP="007D7977" w:rsidRDefault="005523D3">
                        <w:sdt>
                          <w:sdtPr>
                            <w:alias w:val="Journalpost.Saksbehandler.Navn"/>
                            <w:tag w:val="Journalpost.Saksbehandler.Navn"/>
                            <w:id w:val="17246916"/>
                            <w:text/>
                          </w:sdtPr>
                          <w:sdtContent>
                            <w:r w:rsidRPr="007D7977" w:rsidR="00E3125F">
                              <w:t>Gunnar Rønnestad</w:t>
                            </w:r>
                          </w:sdtContent>
                        </w:sdt>
                      </w:p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lasseringer.ToString2"/>
                          <w:tag w:val="ArkivSak.Klasseringer.ToString2"/>
                          <w:id w:val="1605456826"/>
                        </w:sdtPr>
                        <w:sdtContent>
                          <w:p w:rsidRPr="007D7977" w:rsidR="001E66AC" w:rsidP="007D7977" w:rsidRDefault="001E66AC">
                            <w:r w:rsidRPr="007D7977">
                              <w:t>BDRSF - 011.2</w:t>
                            </w:r>
                          </w:p>
                        </w:sdtContent>
                      </w:sdt>
                      <w:p w:rsidRPr="007D7977" w:rsidR="00E3125F" w:rsidP="007D7977" w:rsidRDefault="00E3125F"/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ortID"/>
                          <w:tag w:val="ArkivSak.KortID"/>
                          <w:id w:val="3452533"/>
                        </w:sdtPr>
                        <w:sdtContent>
                          <w:p w:rsidRPr="007D7977" w:rsidR="00E3125F" w:rsidP="007D7977" w:rsidRDefault="00E3125F">
                            <w:r w:rsidRPr="007D7977">
                              <w:t>16/3085</w:t>
                            </w:r>
                            <w:proofErr w:type="spellStart"/>
                            <w:r w:rsidRPr="007D7977"/>
                            <w:proofErr w:type="spellEnd"/>
                            <w:r w:rsidRPr="007D7977"/>
                          </w:p>
                        </w:sdtContent>
                      </w:sdt>
                    </w:tc>
                  </w:tr>
                  <w:tr w:rsidRPr="007D7977" w:rsidR="00B2327C" w:rsidTr="00D07B95">
                    <w:tc>
                      <w:tcPr>
                        <w:tcW w:w="3070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</w:tr>
                </w:tbl>
                <w:p w:rsidRPr="007D7977" w:rsidR="00E3125F" w:rsidP="007D7977" w:rsidRDefault="00E3125F"/>
                <w:sdt>
                  <w:sdtPr>
                    <w:rPr>
                      <w:b/>
                    </w:rPr>
                    <w:alias w:val="AlleOppmeldinger"/>
                    <w:tag w:val="AlleOppmeldinger"/>
                    <w:id w:val="-1586294553"/>
                    <w:placeholder>
                      <w:docPart w:val="7B63455284D24C929C082AF988C3F963"/>
                    </w:placeholder>
                    <w:showingPlcHdr/>
                  </w:sdtPr>
                  <w:sdtEndPr>
                    <w:rPr>
                      <w:b w:val="0"/>
                    </w:rPr>
                  </w:sdtEnd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single" w:color="A6A6A6" w:themeColor="background1" w:themeShade="A6" w:sz="4" w:space="0"/>
                          <w:left w:val="single" w:color="A6A6A6" w:themeColor="background1" w:themeShade="A6" w:sz="4" w:space="0"/>
                          <w:bottom w:val="single" w:color="A6A6A6" w:themeColor="background1" w:themeShade="A6" w:sz="4" w:space="0"/>
                          <w:right w:val="single" w:color="A6A6A6" w:themeColor="background1" w:themeShade="A6" w:sz="4" w:space="0"/>
                          <w:insideH w:val="single" w:color="A6A6A6" w:themeColor="background1" w:themeShade="A6" w:sz="4" w:space="0"/>
                          <w:insideV w:val="single" w:color="A6A6A6" w:themeColor="background1" w:themeShade="A6" w:sz="4" w:space="0"/>
                        </w:tblBorders>
                        <w:tblLook w:val="04A0"/>
                      </w:tblPr>
                      <w:tblGrid>
                        <w:gridCol w:w="1384"/>
                        <w:gridCol w:w="4678"/>
                        <w:gridCol w:w="1134"/>
                        <w:gridCol w:w="1984"/>
                      </w:tblGrid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7D7977">
                              <w:rPr>
                                <w:b/>
                              </w:rPr>
                              <w:t>Saksnr</w:t>
                            </w:r>
                            <w:proofErr w:type="spellEnd"/>
                          </w:p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Utval</w:t>
                            </w:r>
                            <w:r w:rsidRPr="007D7977" w:rsidR="0072503C">
                              <w:rPr>
                                <w:b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113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Dato</w:t>
                            </w:r>
                          </w:p>
                        </w:tc>
                      </w:tr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tbl>
                            <w:tblPr>
                              <w:tblStyle w:val="Tabellrutenett"/>
                              <w:tblW w:w="0" w:type="auto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ook w:val="04A0"/>
                            </w:tblPr>
                            <w:tblGrid>
                              <w:gridCol w:w="1168"/>
                            </w:tblGrid>
                            <w:tr w:rsidRPr="007D7977" w:rsidR="0051072E" w:rsidTr="00FF0E01">
                              <w:tc>
                                <w:tcPr>
                                  <w:tcW w:w="2158" w:type="dxa"/>
                                </w:tcPr>
                                <w:sdt>
                                  <w:sdtPr>
                                    <w:alias w:val="SaksNummer"/>
                                    <w:tag w:val="SaksNummer"/>
                                    <w:id w:val="-1311858018"/>
                                  </w:sdtPr>
                                  <w:sdtContent>
                                    <w:p w:rsidRPr="007D7977" w:rsidR="0051072E" w:rsidP="007D7977" w:rsidRDefault="00F84427">
                                      <w:r w:rsidRPr="007D7977">
                                        <w:t>037/16</w:t>
                                      </w:r>
                                      <w:proofErr w:type="spellStart"/>
                                      <w:r w:rsidRPr="007D7977"/>
                                      <w:proofErr w:type="spellEnd"/>
                                      <w:r w:rsidRPr="007D7977"/>
                                      <w:r w:rsidRPr="007D7977" w:rsidR="0051072E">
                                        <w:rPr>
                                          <w:rStyle w:val="Plassholdertekst"/>
                                          <w:rFonts w:cs="Arial"/>
                                          <w:i/>
                                          <w:color w:val="auto"/>
                                        </w:rPr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:rsidRPr="007D7977" w:rsidR="0051072E" w:rsidP="007D7977" w:rsidRDefault="0051072E"/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rPr>
                                <w:color w:val="808080"/>
                              </w:rPr>
                              <w:alias w:val="OppmeldtTil.Tittel"/>
                              <w:tag w:val="OppmeldtTil.Tittel"/>
                              <w:id w:val="-454019125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Stavanger bispedømmeråd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alias w:val="MøteSak.Type.KortNavn"/>
                            <w:tag w:val="MøteSak.Type.KortNavn"/>
                            <w:id w:val="392783555"/>
                          </w:sdtPr>
                          <w:sdtContent>
                            <w:tc>
                              <w:tcPr>
                                <w:tcW w:w="1134" w:type="dxa"/>
                                <w:tcMar>
                                  <w:top w:w="57" w:type="dxa"/>
                                  <w:bottom w:w="0" w:type="dxa"/>
                                </w:tcMar>
                              </w:tcPr>
                              <w:p w:rsidRPr="007D7977" w:rsidR="0051072E" w:rsidP="007D7977" w:rsidRDefault="0051072E">
                                <w:r w:rsidRPr="007D7977">
                                  <w:t xml:space="preserve">BS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alias w:val="BehandlingsMøte.Start.KortDato"/>
                              <w:tag w:val="BehandlingsMøte.Start.KortDato"/>
                              <w:id w:val="-1422323609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25.08.2016</w:t>
                                </w:r>
                                <w:r w:rsidRPr="007D7977" w:rsidR="0051072E">
                                  <w:rPr>
                                    <w:rStyle w:val="Plassholdertekst"/>
                                    <w:rFonts w:cs="Arial"/>
                                    <w:i/>
                                    <w:color w:val="auto"/>
                                  </w:rPr>
                                </w:r>
                              </w:p>
                            </w:sdtContent>
                          </w:sdt>
                        </w:tc>
                      </w:tr>
                    </w:tbl>
                    <w:p w:rsidRPr="007D7977" w:rsidR="0051072E" w:rsidP="007D7977" w:rsidRDefault="005523D3"/>
                  </w:sdtContent>
                </w:sdt>
                <w:p w:rsidRPr="007D7977" w:rsidR="007D7977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color w:val="808080"/>
                        <w:sz w:val="28"/>
                      </w:rPr>
                      <w:alias w:val="Tittel"/>
                      <w:tag w:val="Tittel"/>
                      <w:id w:val="-853796916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>Godkjenning av innkalling og saksliste</w:t>
                      </w:r>
                    </w:sdtContent>
                  </w:sdt>
                </w:p>
                <w:p w:rsidRPr="007D7977" w:rsidR="0051072E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sz w:val="28"/>
                      </w:rPr>
                      <w:alias w:val="Journalpost.Tittel2.Value"/>
                      <w:tag w:val="Journalpost.Tittel2.Value"/>
                      <w:id w:val="954607151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/>
                      </w:r>
                    </w:sdtContent>
                  </w:sdt>
                </w:p>
                <w:p w:rsidRPr="007D7977" w:rsidR="00F600BC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Saksopplysninger:</w:t>
                  </w:r>
                </w:p>
                <w:sdt>
                  <w:sdtPr>
                    <w:alias w:val="SaksTekst"/>
                    <w:tag w:val="SaksTekst"/>
                    <w:id w:val="28397861"/>
                  </w:sdt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ook w:val="04A0"/>
                      </w:tblPr>
                      <w:tblGrid>
                        <w:gridCol w:w="9212"/>
                      </w:tblGrid>
                      <w:tr w:rsidRPr="007D7977" w:rsidR="00F600BC" w:rsidTr="00FF0E01">
                        <w:tc>
                          <w:altChunk r:id="Rf6d08fe6cb164796"/>
                        </w:tc>
                      </w:tr>
                    </w:tbl>
                    <w:p w:rsidRPr="007D7977" w:rsidR="00F600BC" w:rsidP="007D7977" w:rsidRDefault="005523D3"/>
                  </w:sdtContent>
                </w:sdt>
                <w:p w:rsidRPr="007D7977" w:rsidR="00F600BC" w:rsidP="007D7977" w:rsidRDefault="00F600BC"/>
                <w:p w:rsidRPr="007D7977" w:rsidR="0051072E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Forslag</w:t>
                  </w:r>
                  <w:r w:rsidRPr="007D7977" w:rsidR="0051072E">
                    <w:rPr>
                      <w:b/>
                      <w:sz w:val="28"/>
                    </w:rPr>
                    <w:t xml:space="preserve"> til vedtak:</w:t>
                  </w:r>
                </w:p>
                <w:sdt>
                  <w:sdtPr>
                    <w:alias w:val="Forslag"/>
                    <w:tag w:val="Forslag"/>
                    <w:id w:val="28397929"/>
                  </w:sdtPr>
                  <w:sdtContent>
                    <w:sdt>
                      <w:sdtPr>
                        <w:alias w:val="Tekst"/>
                        <w:tag w:val="Tekst"/>
                        <w:id w:val="28397932"/>
                      </w:sdtPr>
                      <w:sdtContent>
                        <w:tbl>
                          <w:tblPr>
                            <w:tblStyle w:val="Tabellrutenett"/>
                            <w:tblW w:w="0" w:type="auto"/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Look w:val="04A0"/>
                          </w:tblPr>
                          <w:tblGrid>
                            <w:gridCol w:w="9212"/>
                          </w:tblGrid>
                          <w:tr w:rsidRPr="007D7977" w:rsidR="0051072E" w:rsidTr="00FF0E01">
                            <w:tc>
                              <w:altChunk r:id="Rb2a1651a4cff4f3c"/>
                            </w:tc>
                          </w:tr>
                        </w:tbl>
                        <w:p w:rsidRPr="007D7977" w:rsidR="0051072E" w:rsidP="007D7977" w:rsidRDefault="005523D3"/>
                      </w:sdtContent>
                    </w:sdt>
                  </w:sdtContent>
                </w:sdt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ArkivSak.Avdeling.Identitet.Poststed"/>
                      <w:tag w:val="ArkivSak.Avdeling.Identitet.Poststed"/>
                      <w:id w:val="-2045057245"/>
                      <w:text/>
                    </w:sdtPr>
                    <w:sdtContent>
                      <w:r w:rsidRPr="007D7977" w:rsidR="00365DFD">
                        <w:t>STAVANGER</w:t>
                      </w:r>
                    </w:sdtContent>
                  </w:sdt>
                  <w:r w:rsidRPr="007D7977" w:rsidR="0051072E">
                    <w:t xml:space="preserve">, den </w:t>
                  </w:r>
                  <w:sdt>
                    <w:sdtPr>
                      <w:alias w:val="Journalpost.DokDato.Value.KortDato"/>
                      <w:tag w:val="Journalpost.DokDato.Value.KortDato"/>
                      <w:id w:val="17246928"/>
                      <w:text/>
                    </w:sdtPr>
                    <w:sdtContent>
                      <w:r w:rsidRPr="007D7977" w:rsidR="0051072E">
                        <w:t>19.08.2016</w:t>
                      </w:r>
                      <w:proofErr w:type="spellStart"/>
                      <w:r w:rsidRPr="007D7977" w:rsidR="0051072E"/>
                      <w:proofErr w:type="spellEnd"/>
                      <w:r w:rsidRPr="007D7977" w:rsidR="0051072E"/>
                    </w:sdtContent>
                  </w:sdt>
                </w:p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Journalpost.Saksbehandler.Navn"/>
                      <w:tag w:val="Journalpost.Saksbehandler.Navn"/>
                      <w:id w:val="1302654474"/>
                      <w:text/>
                    </w:sdtPr>
                    <w:sdtContent>
                      <w:r w:rsidRPr="007D7977" w:rsidR="0051072E">
                        <w:t>Gunnar Rønnestad</w:t>
                      </w:r>
                    </w:sdtContent>
                  </w:sdt>
                </w:p>
                <w:p w:rsidRPr="007D7977" w:rsidR="00442DD1" w:rsidP="007D7977" w:rsidRDefault="005523D3">
                  <w:sdt>
                    <w:sdtPr>
                      <w:alias w:val="Journalpost.Saksbehandler.Tittel"/>
                      <w:tag w:val="Journalpost.Saksbehandler.Tittel"/>
                      <w:id w:val="-1065405768"/>
                      <w:text/>
                    </w:sdtPr>
                    <w:sdtContent>
                      <w:r w:rsidRPr="007D7977" w:rsidR="0051072E">
                        <w:t>assisterende stiftsdirektør</w:t>
                      </w:r>
                    </w:sdtContent>
                  </w:sdt>
                </w:p>
              </w:sdtContent>
            </w:sdt>
            <w:p w:rsidRPr="007D7977" w:rsidR="007D7977" w:rsidRDefault="007D7977"/>
          </w:sdtContent>
        </w:sdt>
      </w:sdtContent>
    </w:sdt>
    <w:sdt>
      <w:sdtPr>
        <w:alias w:val="Saker"/>
        <w:tag w:val="Saker"/>
        <w:id w:val="348979432"/>
      </w:sdtPr>
      <w:sdtEndPr/>
      <w:sdtContent>
        <w:p w:rsidR="000B6241" w:rsidP="00806024" w:rsidRDefault="000B6241">
          <w:r>
            <w:br w:type="page"/>
          </w:r>
        </w:p>
        <w:sdt>
          <w:sdtPr>
            <w:alias w:val="SaksDokumentPlassHolder"/>
            <w:tag w:val="SaksDokumentPlassHolder"/>
            <w:id w:val="797574129"/>
          </w:sdtPr>
          <w:sdtEndPr/>
          <w:sdtContent>
            <w:p w:rsidRPr="003A3363" w:rsidR="0072503C" w:rsidP="007D7977" w:rsidRDefault="0072503C">
              <w:pPr>
                <w:pStyle w:val="Overskrift1"/>
                <w:jc w:val="center"/>
                <w:rPr>
                  <w:color w:val="000000" w:themeColor="text1"/>
                </w:rPr>
              </w:pPr>
              <w:bookmarkStart w:name="_GoBack" w:id="0"/>
              <w:r w:rsidRPr="003A3363">
                <w:rPr>
                  <w:color w:val="000000" w:themeColor="text1"/>
                </w:rPr>
                <w:t>Sakspapir</w:t>
              </w:r>
            </w:p>
            <w:bookmarkEnd w:id="0"/>
            <w:p w:rsidRPr="007D7977" w:rsidR="0072503C" w:rsidP="007D7977" w:rsidRDefault="0072503C"/>
            <w:sdt>
              <w:sdtPr>
                <w:rPr>
                  <w:b/>
                </w:rPr>
                <w:alias w:val="Sak"/>
                <w:tag w:val="Sak"/>
                <w:id w:val="28397537"/>
                <w:placeholder>
                  <w:docPart w:val="C159EFF2622E478F933376F48BD9BA8D"/>
                </w:placeholder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ellrutenett"/>
                    <w:tblW w:w="0" w:type="auto"/>
                    <w:tblBorders>
                      <w:top w:val="single" w:color="A6A6A6" w:themeColor="background1" w:themeShade="A6" w:sz="4" w:space="0"/>
                      <w:left w:val="single" w:color="A6A6A6" w:themeColor="background1" w:themeShade="A6" w:sz="4" w:space="0"/>
                      <w:bottom w:val="single" w:color="A6A6A6" w:themeColor="background1" w:themeShade="A6" w:sz="4" w:space="0"/>
                      <w:right w:val="single" w:color="A6A6A6" w:themeColor="background1" w:themeShade="A6" w:sz="4" w:space="0"/>
                      <w:insideH w:val="single" w:color="A6A6A6" w:themeColor="background1" w:themeShade="A6" w:sz="4" w:space="0"/>
                      <w:insideV w:val="single" w:color="A6A6A6" w:themeColor="background1" w:themeShade="A6" w:sz="4" w:space="0"/>
                    </w:tblBorders>
                    <w:tblLook w:val="04A0"/>
                  </w:tblPr>
                  <w:tblGrid>
                    <w:gridCol w:w="3070"/>
                    <w:gridCol w:w="3071"/>
                    <w:gridCol w:w="3071"/>
                  </w:tblGrid>
                  <w:tr w:rsidRPr="007D7977" w:rsidR="00E3125F" w:rsidTr="00456B8B">
                    <w:tc>
                      <w:tcPr>
                        <w:tcW w:w="3070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  <w:lang w:val="nn-NO"/>
                          </w:rPr>
                          <w:t>Saksbehandler</w:t>
                        </w:r>
                        <w:proofErr w:type="spellEnd"/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r w:rsidRPr="007D7977">
                          <w:rPr>
                            <w:b/>
                          </w:rPr>
                          <w:t>Arkiv</w:t>
                        </w:r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</w:rPr>
                          <w:t>ArkivsakID</w:t>
                        </w:r>
                        <w:proofErr w:type="spellEnd"/>
                      </w:p>
                    </w:tc>
                  </w:tr>
                  <w:tr w:rsidRPr="007D7977" w:rsidR="00E3125F" w:rsidTr="00456B8B">
                    <w:tc>
                      <w:tcPr>
                        <w:tcW w:w="3070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p w:rsidRPr="007D7977" w:rsidR="00E3125F" w:rsidP="007D7977" w:rsidRDefault="005523D3">
                        <w:sdt>
                          <w:sdtPr>
                            <w:alias w:val="Journalpost.Saksbehandler.Navn"/>
                            <w:tag w:val="Journalpost.Saksbehandler.Navn"/>
                            <w:id w:val="17246916"/>
                            <w:text/>
                          </w:sdtPr>
                          <w:sdtContent>
                            <w:r w:rsidRPr="007D7977" w:rsidR="00E3125F">
                              <w:t>Morten Sandland</w:t>
                            </w:r>
                          </w:sdtContent>
                        </w:sdt>
                      </w:p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lasseringer.ToString2"/>
                          <w:tag w:val="ArkivSak.Klasseringer.ToString2"/>
                          <w:id w:val="1605456826"/>
                        </w:sdtPr>
                        <w:sdtContent>
                          <w:p w:rsidRPr="007D7977" w:rsidR="001E66AC" w:rsidP="007D7977" w:rsidRDefault="001E66AC">
                            <w:r w:rsidRPr="007D7977">
                              <w:t>BDRSF - 008</w:t>
                            </w:r>
                          </w:p>
                        </w:sdtContent>
                      </w:sdt>
                      <w:p w:rsidRPr="007D7977" w:rsidR="00E3125F" w:rsidP="007D7977" w:rsidRDefault="00E3125F"/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ortID"/>
                          <w:tag w:val="ArkivSak.KortID"/>
                          <w:id w:val="3452533"/>
                        </w:sdtPr>
                        <w:sdtContent>
                          <w:p w:rsidRPr="007D7977" w:rsidR="00E3125F" w:rsidP="007D7977" w:rsidRDefault="00E3125F">
                            <w:r w:rsidRPr="007D7977">
                              <w:t>16/524</w:t>
                            </w:r>
                            <w:proofErr w:type="spellStart"/>
                            <w:r w:rsidRPr="007D7977"/>
                            <w:proofErr w:type="spellEnd"/>
                            <w:r w:rsidRPr="007D7977"/>
                          </w:p>
                        </w:sdtContent>
                      </w:sdt>
                    </w:tc>
                  </w:tr>
                  <w:tr w:rsidRPr="007D7977" w:rsidR="00B2327C" w:rsidTr="00D07B95">
                    <w:tc>
                      <w:tcPr>
                        <w:tcW w:w="3070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</w:tr>
                </w:tbl>
                <w:p w:rsidRPr="007D7977" w:rsidR="00E3125F" w:rsidP="007D7977" w:rsidRDefault="00E3125F"/>
                <w:sdt>
                  <w:sdtPr>
                    <w:rPr>
                      <w:b/>
                    </w:rPr>
                    <w:alias w:val="AlleOppmeldinger"/>
                    <w:tag w:val="AlleOppmeldinger"/>
                    <w:id w:val="-1586294553"/>
                    <w:placeholder>
                      <w:docPart w:val="7B63455284D24C929C082AF988C3F963"/>
                    </w:placeholder>
                    <w:showingPlcHdr/>
                  </w:sdtPr>
                  <w:sdtEndPr>
                    <w:rPr>
                      <w:b w:val="0"/>
                    </w:rPr>
                  </w:sdtEnd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single" w:color="A6A6A6" w:themeColor="background1" w:themeShade="A6" w:sz="4" w:space="0"/>
                          <w:left w:val="single" w:color="A6A6A6" w:themeColor="background1" w:themeShade="A6" w:sz="4" w:space="0"/>
                          <w:bottom w:val="single" w:color="A6A6A6" w:themeColor="background1" w:themeShade="A6" w:sz="4" w:space="0"/>
                          <w:right w:val="single" w:color="A6A6A6" w:themeColor="background1" w:themeShade="A6" w:sz="4" w:space="0"/>
                          <w:insideH w:val="single" w:color="A6A6A6" w:themeColor="background1" w:themeShade="A6" w:sz="4" w:space="0"/>
                          <w:insideV w:val="single" w:color="A6A6A6" w:themeColor="background1" w:themeShade="A6" w:sz="4" w:space="0"/>
                        </w:tblBorders>
                        <w:tblLook w:val="04A0"/>
                      </w:tblPr>
                      <w:tblGrid>
                        <w:gridCol w:w="1384"/>
                        <w:gridCol w:w="4678"/>
                        <w:gridCol w:w="1134"/>
                        <w:gridCol w:w="1984"/>
                      </w:tblGrid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7D7977">
                              <w:rPr>
                                <w:b/>
                              </w:rPr>
                              <w:t>Saksnr</w:t>
                            </w:r>
                            <w:proofErr w:type="spellEnd"/>
                          </w:p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Utval</w:t>
                            </w:r>
                            <w:r w:rsidRPr="007D7977" w:rsidR="0072503C">
                              <w:rPr>
                                <w:b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113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Dato</w:t>
                            </w:r>
                          </w:p>
                        </w:tc>
                      </w:tr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tbl>
                            <w:tblPr>
                              <w:tblStyle w:val="Tabellrutenett"/>
                              <w:tblW w:w="0" w:type="auto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ook w:val="04A0"/>
                            </w:tblPr>
                            <w:tblGrid>
                              <w:gridCol w:w="1168"/>
                            </w:tblGrid>
                            <w:tr w:rsidRPr="007D7977" w:rsidR="0051072E" w:rsidTr="00FF0E01">
                              <w:tc>
                                <w:tcPr>
                                  <w:tcW w:w="2158" w:type="dxa"/>
                                </w:tcPr>
                                <w:sdt>
                                  <w:sdtPr>
                                    <w:alias w:val="SaksNummer"/>
                                    <w:tag w:val="SaksNummer"/>
                                    <w:id w:val="-1311858018"/>
                                  </w:sdtPr>
                                  <w:sdtContent>
                                    <w:p w:rsidRPr="007D7977" w:rsidR="0051072E" w:rsidP="007D7977" w:rsidRDefault="00F84427">
                                      <w:r w:rsidRPr="007D7977">
                                        <w:t>038/16</w:t>
                                      </w:r>
                                      <w:proofErr w:type="spellStart"/>
                                      <w:r w:rsidRPr="007D7977"/>
                                      <w:proofErr w:type="spellEnd"/>
                                      <w:r w:rsidRPr="007D7977"/>
                                      <w:r w:rsidRPr="007D7977" w:rsidR="0051072E">
                                        <w:rPr>
                                          <w:rStyle w:val="Plassholdertekst"/>
                                          <w:rFonts w:cs="Arial"/>
                                          <w:i/>
                                          <w:color w:val="auto"/>
                                        </w:rPr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:rsidRPr="007D7977" w:rsidR="0051072E" w:rsidP="007D7977" w:rsidRDefault="0051072E"/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rPr>
                                <w:color w:val="808080"/>
                              </w:rPr>
                              <w:alias w:val="OppmeldtTil.Tittel"/>
                              <w:tag w:val="OppmeldtTil.Tittel"/>
                              <w:id w:val="-454019125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Stavanger bispedømmeråd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alias w:val="MøteSak.Type.KortNavn"/>
                            <w:tag w:val="MøteSak.Type.KortNavn"/>
                            <w:id w:val="392783555"/>
                          </w:sdtPr>
                          <w:sdtContent>
                            <w:tc>
                              <w:tcPr>
                                <w:tcW w:w="1134" w:type="dxa"/>
                                <w:tcMar>
                                  <w:top w:w="57" w:type="dxa"/>
                                  <w:bottom w:w="0" w:type="dxa"/>
                                </w:tcMar>
                              </w:tcPr>
                              <w:p w:rsidRPr="007D7977" w:rsidR="0051072E" w:rsidP="007D7977" w:rsidRDefault="0051072E">
                                <w:r w:rsidRPr="007D7977">
                                  <w:t xml:space="preserve">BS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alias w:val="BehandlingsMøte.Start.KortDato"/>
                              <w:tag w:val="BehandlingsMøte.Start.KortDato"/>
                              <w:id w:val="-1422323609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25.08.2016</w:t>
                                </w:r>
                                <w:r w:rsidRPr="007D7977" w:rsidR="0051072E">
                                  <w:rPr>
                                    <w:rStyle w:val="Plassholdertekst"/>
                                    <w:rFonts w:cs="Arial"/>
                                    <w:i/>
                                    <w:color w:val="auto"/>
                                  </w:rPr>
                                </w:r>
                              </w:p>
                            </w:sdtContent>
                          </w:sdt>
                        </w:tc>
                      </w:tr>
                    </w:tbl>
                    <w:p w:rsidRPr="007D7977" w:rsidR="0051072E" w:rsidP="007D7977" w:rsidRDefault="005523D3"/>
                  </w:sdtContent>
                </w:sdt>
                <w:p w:rsidRPr="007D7977" w:rsidR="007D7977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color w:val="808080"/>
                        <w:sz w:val="28"/>
                      </w:rPr>
                      <w:alias w:val="Tittel"/>
                      <w:tag w:val="Tittel"/>
                      <w:id w:val="-853796916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>Høringssvar: Vigselsliturgi og forbønnsliturgi for likekjønnede og ulikekjønnede par</w:t>
                      </w:r>
                    </w:sdtContent>
                  </w:sdt>
                </w:p>
                <w:p w:rsidRPr="007D7977" w:rsidR="0051072E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sz w:val="28"/>
                      </w:rPr>
                      <w:alias w:val="Journalpost.Tittel2.Value"/>
                      <w:tag w:val="Journalpost.Tittel2.Value"/>
                      <w:id w:val="954607151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/>
                      </w:r>
                    </w:sdtContent>
                  </w:sdt>
                </w:p>
                <w:sdt>
                  <w:sdtPr>
                    <w:alias w:val="FjernHvisTom(SaksVedlegg)"/>
                    <w:tag w:val="FjernHvisTom(SaksVedlegg)"/>
                    <w:id w:val="28397702"/>
                    <w:placeholder>
                      <w:docPart w:val="81379AA3B6B3464F9B2A6E2B8322485B"/>
                    </w:placeholder>
                    <w:showingPlcHdr/>
                  </w:sdtPr>
                  <w:sdtContent>
                    <w:p w:rsidRPr="007D7977" w:rsidR="00CF303E" w:rsidP="007D7977" w:rsidRDefault="00CF303E">
                      <w:r w:rsidRPr="007D7977">
                        <w:rPr>
                          <w:rStyle w:val="Plassholdertekst"/>
                          <w:rFonts w:cs="Arial"/>
                          <w:b/>
                          <w:color w:val="auto"/>
                          <w:szCs w:val="24"/>
                        </w:rPr>
                        <w:t>Vedlegg</w:t>
                      </w:r>
                      <w:r w:rsidRPr="007D7977">
                        <w:rPr>
                          <w:rStyle w:val="Plassholdertekst"/>
                          <w:rFonts w:cs="Arial"/>
                          <w:b/>
                          <w:color w:val="auto"/>
                          <w:sz w:val="24"/>
                          <w:szCs w:val="24"/>
                        </w:rPr>
                        <w:t>:</w:t>
                      </w:r>
                    </w:p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Forbøn for borgarleg inngått ekteskap. Nynorsk (L)(290218)</w:t>
                          </w:r>
                        </w:p>
                      </w:sdtContent>
                    </w:sdt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Forbønn for borgerlig inngått ekteskap Bokmål (L)(290217)</w:t>
                          </w:r>
                        </w:p>
                      </w:sdtContent>
                    </w:sdt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Saksdokument til høringen om Vigselsliturgi og forbønnsliturgi for likekjønnede og ul</w:t>
                          </w:r>
                        </w:p>
                      </w:sdtContent>
                    </w:sdt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Vigsel. Bokmål (L)(290215)</w:t>
                          </w:r>
                        </w:p>
                      </w:sdtContent>
                    </w:sdt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VIGSEL_nynorsk (L)(290216)</w:t>
                          </w:r>
                        </w:p>
                      </w:sdtContent>
                    </w:sdt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Vigselsliturgi og forbønnsliturgi for likekjønnede og ulikekjønnede par - høringsbr</w:t>
                          </w:r>
                        </w:p>
                      </w:sdtContent>
                    </w:sdt>
                  </w:sdtContent>
                </w:sdt>
                <w:p w:rsidRPr="007D7977" w:rsidR="00F600BC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Saksopplysninger:</w:t>
                  </w:r>
                </w:p>
                <w:sdt>
                  <w:sdtPr>
                    <w:alias w:val="SaksTekst"/>
                    <w:tag w:val="SaksTekst"/>
                    <w:id w:val="28397861"/>
                  </w:sdt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ook w:val="04A0"/>
                      </w:tblPr>
                      <w:tblGrid>
                        <w:gridCol w:w="9212"/>
                      </w:tblGrid>
                      <w:tr w:rsidRPr="007D7977" w:rsidR="00F600BC" w:rsidTr="00FF0E01">
                        <w:tc>
                          <w:altChunk r:id="Rdebd13e665714cd0"/>
                        </w:tc>
                      </w:tr>
                    </w:tbl>
                    <w:p w:rsidRPr="007D7977" w:rsidR="00F600BC" w:rsidP="007D7977" w:rsidRDefault="005523D3"/>
                  </w:sdtContent>
                </w:sdt>
                <w:p w:rsidRPr="007D7977" w:rsidR="00F600BC" w:rsidP="007D7977" w:rsidRDefault="00F600BC"/>
                <w:p w:rsidRPr="007D7977" w:rsidR="0051072E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Forslag</w:t>
                  </w:r>
                  <w:r w:rsidRPr="007D7977" w:rsidR="0051072E">
                    <w:rPr>
                      <w:b/>
                      <w:sz w:val="28"/>
                    </w:rPr>
                    <w:t xml:space="preserve"> til vedtak:</w:t>
                  </w:r>
                </w:p>
                <w:sdt>
                  <w:sdtPr>
                    <w:alias w:val="Forslag"/>
                    <w:tag w:val="Forslag"/>
                    <w:id w:val="28397929"/>
                  </w:sdtPr>
                  <w:sdtContent>
                    <w:sdt>
                      <w:sdtPr>
                        <w:alias w:val="Tekst"/>
                        <w:tag w:val="Tekst"/>
                        <w:id w:val="28397932"/>
                      </w:sdtPr>
                      <w:sdtContent>
                        <w:tbl>
                          <w:tblPr>
                            <w:tblStyle w:val="Tabellrutenett"/>
                            <w:tblW w:w="0" w:type="auto"/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Look w:val="04A0"/>
                          </w:tblPr>
                          <w:tblGrid>
                            <w:gridCol w:w="9212"/>
                          </w:tblGrid>
                          <w:tr w:rsidRPr="007D7977" w:rsidR="0051072E" w:rsidTr="00FF0E01">
                            <w:tc>
                              <w:altChunk r:id="Ra6b22336287e4d51"/>
                            </w:tc>
                          </w:tr>
                        </w:tbl>
                        <w:p w:rsidRPr="007D7977" w:rsidR="0051072E" w:rsidP="007D7977" w:rsidRDefault="005523D3"/>
                      </w:sdtContent>
                    </w:sdt>
                  </w:sdtContent>
                </w:sdt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ArkivSak.Avdeling.Identitet.Poststed"/>
                      <w:tag w:val="ArkivSak.Avdeling.Identitet.Poststed"/>
                      <w:id w:val="-2045057245"/>
                      <w:text/>
                    </w:sdtPr>
                    <w:sdtContent>
                      <w:r w:rsidRPr="007D7977" w:rsidR="00365DFD">
                        <w:t>STAVANGER</w:t>
                      </w:r>
                    </w:sdtContent>
                  </w:sdt>
                  <w:r w:rsidRPr="007D7977" w:rsidR="0051072E">
                    <w:t xml:space="preserve">, den </w:t>
                  </w:r>
                  <w:sdt>
                    <w:sdtPr>
                      <w:alias w:val="Journalpost.DokDato.Value.KortDato"/>
                      <w:tag w:val="Journalpost.DokDato.Value.KortDato"/>
                      <w:id w:val="17246928"/>
                      <w:text/>
                    </w:sdtPr>
                    <w:sdtContent>
                      <w:r w:rsidRPr="007D7977" w:rsidR="0051072E">
                        <w:t>02.08.2016</w:t>
                      </w:r>
                      <w:proofErr w:type="spellStart"/>
                      <w:r w:rsidRPr="007D7977" w:rsidR="0051072E"/>
                      <w:proofErr w:type="spellEnd"/>
                      <w:r w:rsidRPr="007D7977" w:rsidR="0051072E"/>
                    </w:sdtContent>
                  </w:sdt>
                </w:p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Journalpost.Saksbehandler.Navn"/>
                      <w:tag w:val="Journalpost.Saksbehandler.Navn"/>
                      <w:id w:val="1302654474"/>
                      <w:text/>
                    </w:sdtPr>
                    <w:sdtContent>
                      <w:r w:rsidRPr="007D7977" w:rsidR="0051072E">
                        <w:t>Morten Sandland</w:t>
                      </w:r>
                    </w:sdtContent>
                  </w:sdt>
                </w:p>
                <w:p w:rsidRPr="007D7977" w:rsidR="00442DD1" w:rsidP="007D7977" w:rsidRDefault="005523D3">
                  <w:sdt>
                    <w:sdtPr>
                      <w:alias w:val="Journalpost.Saksbehandler.Tittel"/>
                      <w:tag w:val="Journalpost.Saksbehandler.Tittel"/>
                      <w:id w:val="-1065405768"/>
                      <w:text/>
                    </w:sdtPr>
                    <w:sdtContent>
                      <w:r w:rsidRPr="007D7977" w:rsidR="0051072E">
                        <w:t>avdelingsleder menighetsutvikling</w:t>
                      </w:r>
                    </w:sdtContent>
                  </w:sdt>
                </w:p>
              </w:sdtContent>
            </w:sdt>
            <w:p w:rsidRPr="007D7977" w:rsidR="007D7977" w:rsidRDefault="007D7977"/>
          </w:sdtContent>
        </w:sdt>
      </w:sdtContent>
    </w:sdt>
    <w:sdt>
      <w:sdtPr>
        <w:alias w:val="Saker"/>
        <w:tag w:val="Saker"/>
        <w:id w:val="348979432"/>
      </w:sdtPr>
      <w:sdtEndPr/>
      <w:sdtContent>
        <w:p w:rsidR="000B6241" w:rsidP="00806024" w:rsidRDefault="000B6241">
          <w:r>
            <w:br w:type="page"/>
          </w:r>
        </w:p>
        <w:sdt>
          <w:sdtPr>
            <w:alias w:val="SaksDokumentPlassHolder"/>
            <w:tag w:val="SaksDokumentPlassHolder"/>
            <w:id w:val="797574129"/>
          </w:sdtPr>
          <w:sdtEndPr/>
          <w:sdtContent>
            <w:p w:rsidRPr="003A3363" w:rsidR="0072503C" w:rsidP="007D7977" w:rsidRDefault="0072503C">
              <w:pPr>
                <w:pStyle w:val="Overskrift1"/>
                <w:jc w:val="center"/>
                <w:rPr>
                  <w:color w:val="000000" w:themeColor="text1"/>
                </w:rPr>
              </w:pPr>
              <w:bookmarkStart w:name="_GoBack" w:id="0"/>
              <w:r w:rsidRPr="003A3363">
                <w:rPr>
                  <w:color w:val="000000" w:themeColor="text1"/>
                </w:rPr>
                <w:t>Sakspapir</w:t>
              </w:r>
            </w:p>
            <w:bookmarkEnd w:id="0"/>
            <w:p w:rsidRPr="007D7977" w:rsidR="0072503C" w:rsidP="007D7977" w:rsidRDefault="0072503C"/>
            <w:sdt>
              <w:sdtPr>
                <w:rPr>
                  <w:b/>
                </w:rPr>
                <w:alias w:val="Sak"/>
                <w:tag w:val="Sak"/>
                <w:id w:val="28397537"/>
                <w:placeholder>
                  <w:docPart w:val="C159EFF2622E478F933376F48BD9BA8D"/>
                </w:placeholder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ellrutenett"/>
                    <w:tblW w:w="0" w:type="auto"/>
                    <w:tblBorders>
                      <w:top w:val="single" w:color="A6A6A6" w:themeColor="background1" w:themeShade="A6" w:sz="4" w:space="0"/>
                      <w:left w:val="single" w:color="A6A6A6" w:themeColor="background1" w:themeShade="A6" w:sz="4" w:space="0"/>
                      <w:bottom w:val="single" w:color="A6A6A6" w:themeColor="background1" w:themeShade="A6" w:sz="4" w:space="0"/>
                      <w:right w:val="single" w:color="A6A6A6" w:themeColor="background1" w:themeShade="A6" w:sz="4" w:space="0"/>
                      <w:insideH w:val="single" w:color="A6A6A6" w:themeColor="background1" w:themeShade="A6" w:sz="4" w:space="0"/>
                      <w:insideV w:val="single" w:color="A6A6A6" w:themeColor="background1" w:themeShade="A6" w:sz="4" w:space="0"/>
                    </w:tblBorders>
                    <w:tblLook w:val="04A0"/>
                  </w:tblPr>
                  <w:tblGrid>
                    <w:gridCol w:w="3070"/>
                    <w:gridCol w:w="3071"/>
                    <w:gridCol w:w="3071"/>
                  </w:tblGrid>
                  <w:tr w:rsidRPr="007D7977" w:rsidR="00E3125F" w:rsidTr="00456B8B">
                    <w:tc>
                      <w:tcPr>
                        <w:tcW w:w="3070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  <w:lang w:val="nn-NO"/>
                          </w:rPr>
                          <w:t>Saksbehandler</w:t>
                        </w:r>
                        <w:proofErr w:type="spellEnd"/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r w:rsidRPr="007D7977">
                          <w:rPr>
                            <w:b/>
                          </w:rPr>
                          <w:t>Arkiv</w:t>
                        </w:r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</w:rPr>
                          <w:t>ArkivsakID</w:t>
                        </w:r>
                        <w:proofErr w:type="spellEnd"/>
                      </w:p>
                    </w:tc>
                  </w:tr>
                  <w:tr w:rsidRPr="007D7977" w:rsidR="00E3125F" w:rsidTr="00456B8B">
                    <w:tc>
                      <w:tcPr>
                        <w:tcW w:w="3070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p w:rsidRPr="007D7977" w:rsidR="00E3125F" w:rsidP="007D7977" w:rsidRDefault="005523D3">
                        <w:sdt>
                          <w:sdtPr>
                            <w:alias w:val="Journalpost.Saksbehandler.Navn"/>
                            <w:tag w:val="Journalpost.Saksbehandler.Navn"/>
                            <w:id w:val="17246916"/>
                            <w:text/>
                          </w:sdtPr>
                          <w:sdtContent>
                            <w:r w:rsidRPr="007D7977" w:rsidR="00E3125F">
                              <w:t>Ragnhild Halle</w:t>
                            </w:r>
                          </w:sdtContent>
                        </w:sdt>
                      </w:p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lasseringer.ToString2"/>
                          <w:tag w:val="ArkivSak.Klasseringer.ToString2"/>
                          <w:id w:val="1605456826"/>
                        </w:sdtPr>
                        <w:sdtContent>
                          <w:p w:rsidRPr="007D7977" w:rsidR="001E66AC" w:rsidP="007D7977" w:rsidRDefault="001E66AC">
                            <w:r w:rsidRPr="007D7977">
                              <w:t>BDRSF - 049</w:t>
                            </w:r>
                          </w:p>
                        </w:sdtContent>
                      </w:sdt>
                      <w:p w:rsidRPr="007D7977" w:rsidR="00E3125F" w:rsidP="007D7977" w:rsidRDefault="00E3125F"/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ortID"/>
                          <w:tag w:val="ArkivSak.KortID"/>
                          <w:id w:val="3452533"/>
                        </w:sdtPr>
                        <w:sdtContent>
                          <w:p w:rsidRPr="007D7977" w:rsidR="00E3125F" w:rsidP="007D7977" w:rsidRDefault="00E3125F">
                            <w:r w:rsidRPr="007D7977">
                              <w:t>14/5984</w:t>
                            </w:r>
                            <w:proofErr w:type="spellStart"/>
                            <w:r w:rsidRPr="007D7977"/>
                            <w:proofErr w:type="spellEnd"/>
                            <w:r w:rsidRPr="007D7977"/>
                          </w:p>
                        </w:sdtContent>
                      </w:sdt>
                    </w:tc>
                  </w:tr>
                  <w:tr w:rsidRPr="007D7977" w:rsidR="00B2327C" w:rsidTr="00D07B95">
                    <w:tc>
                      <w:tcPr>
                        <w:tcW w:w="3070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</w:tr>
                </w:tbl>
                <w:p w:rsidRPr="007D7977" w:rsidR="00E3125F" w:rsidP="007D7977" w:rsidRDefault="00E3125F"/>
                <w:sdt>
                  <w:sdtPr>
                    <w:rPr>
                      <w:b/>
                    </w:rPr>
                    <w:alias w:val="AlleOppmeldinger"/>
                    <w:tag w:val="AlleOppmeldinger"/>
                    <w:id w:val="-1586294553"/>
                    <w:placeholder>
                      <w:docPart w:val="7B63455284D24C929C082AF988C3F963"/>
                    </w:placeholder>
                    <w:showingPlcHdr/>
                  </w:sdtPr>
                  <w:sdtEndPr>
                    <w:rPr>
                      <w:b w:val="0"/>
                    </w:rPr>
                  </w:sdtEnd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single" w:color="A6A6A6" w:themeColor="background1" w:themeShade="A6" w:sz="4" w:space="0"/>
                          <w:left w:val="single" w:color="A6A6A6" w:themeColor="background1" w:themeShade="A6" w:sz="4" w:space="0"/>
                          <w:bottom w:val="single" w:color="A6A6A6" w:themeColor="background1" w:themeShade="A6" w:sz="4" w:space="0"/>
                          <w:right w:val="single" w:color="A6A6A6" w:themeColor="background1" w:themeShade="A6" w:sz="4" w:space="0"/>
                          <w:insideH w:val="single" w:color="A6A6A6" w:themeColor="background1" w:themeShade="A6" w:sz="4" w:space="0"/>
                          <w:insideV w:val="single" w:color="A6A6A6" w:themeColor="background1" w:themeShade="A6" w:sz="4" w:space="0"/>
                        </w:tblBorders>
                        <w:tblLook w:val="04A0"/>
                      </w:tblPr>
                      <w:tblGrid>
                        <w:gridCol w:w="1384"/>
                        <w:gridCol w:w="4678"/>
                        <w:gridCol w:w="1134"/>
                        <w:gridCol w:w="1984"/>
                      </w:tblGrid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7D7977">
                              <w:rPr>
                                <w:b/>
                              </w:rPr>
                              <w:t>Saksnr</w:t>
                            </w:r>
                            <w:proofErr w:type="spellEnd"/>
                          </w:p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Utval</w:t>
                            </w:r>
                            <w:r w:rsidRPr="007D7977" w:rsidR="0072503C">
                              <w:rPr>
                                <w:b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113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Dato</w:t>
                            </w:r>
                          </w:p>
                        </w:tc>
                      </w:tr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tbl>
                            <w:tblPr>
                              <w:tblStyle w:val="Tabellrutenett"/>
                              <w:tblW w:w="0" w:type="auto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ook w:val="04A0"/>
                            </w:tblPr>
                            <w:tblGrid>
                              <w:gridCol w:w="1168"/>
                            </w:tblGrid>
                            <w:tr w:rsidRPr="007D7977" w:rsidR="0051072E" w:rsidTr="00FF0E01">
                              <w:tc>
                                <w:tcPr>
                                  <w:tcW w:w="2158" w:type="dxa"/>
                                </w:tcPr>
                                <w:sdt>
                                  <w:sdtPr>
                                    <w:alias w:val="SaksNummer"/>
                                    <w:tag w:val="SaksNummer"/>
                                    <w:id w:val="-1311858018"/>
                                  </w:sdtPr>
                                  <w:sdtContent>
                                    <w:p w:rsidRPr="007D7977" w:rsidR="0051072E" w:rsidP="007D7977" w:rsidRDefault="00F84427">
                                      <w:r w:rsidRPr="007D7977">
                                        <w:t>039/16</w:t>
                                      </w:r>
                                      <w:proofErr w:type="spellStart"/>
                                      <w:r w:rsidRPr="007D7977"/>
                                      <w:proofErr w:type="spellEnd"/>
                                      <w:r w:rsidRPr="007D7977"/>
                                      <w:r w:rsidRPr="007D7977" w:rsidR="0051072E">
                                        <w:rPr>
                                          <w:rStyle w:val="Plassholdertekst"/>
                                          <w:rFonts w:cs="Arial"/>
                                          <w:i/>
                                          <w:color w:val="auto"/>
                                        </w:rPr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:rsidRPr="007D7977" w:rsidR="0051072E" w:rsidP="007D7977" w:rsidRDefault="0051072E"/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rPr>
                                <w:color w:val="808080"/>
                              </w:rPr>
                              <w:alias w:val="OppmeldtTil.Tittel"/>
                              <w:tag w:val="OppmeldtTil.Tittel"/>
                              <w:id w:val="-454019125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Stavanger bispedømmeråd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alias w:val="MøteSak.Type.KortNavn"/>
                            <w:tag w:val="MøteSak.Type.KortNavn"/>
                            <w:id w:val="392783555"/>
                          </w:sdtPr>
                          <w:sdtContent>
                            <w:tc>
                              <w:tcPr>
                                <w:tcW w:w="1134" w:type="dxa"/>
                                <w:tcMar>
                                  <w:top w:w="57" w:type="dxa"/>
                                  <w:bottom w:w="0" w:type="dxa"/>
                                </w:tcMar>
                              </w:tcPr>
                              <w:p w:rsidRPr="007D7977" w:rsidR="0051072E" w:rsidP="007D7977" w:rsidRDefault="0051072E">
                                <w:r w:rsidRPr="007D7977">
                                  <w:t xml:space="preserve">BS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alias w:val="BehandlingsMøte.Start.KortDato"/>
                              <w:tag w:val="BehandlingsMøte.Start.KortDato"/>
                              <w:id w:val="-1422323609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25.08.2016</w:t>
                                </w:r>
                                <w:r w:rsidRPr="007D7977" w:rsidR="0051072E">
                                  <w:rPr>
                                    <w:rStyle w:val="Plassholdertekst"/>
                                    <w:rFonts w:cs="Arial"/>
                                    <w:i/>
                                    <w:color w:val="auto"/>
                                  </w:rPr>
                                </w:r>
                              </w:p>
                            </w:sdtContent>
                          </w:sdt>
                        </w:tc>
                      </w:tr>
                    </w:tbl>
                    <w:p w:rsidRPr="007D7977" w:rsidR="0051072E" w:rsidP="007D7977" w:rsidRDefault="005523D3"/>
                  </w:sdtContent>
                </w:sdt>
                <w:p w:rsidRPr="007D7977" w:rsidR="007D7977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color w:val="808080"/>
                        <w:sz w:val="28"/>
                      </w:rPr>
                      <w:alias w:val="Tittel"/>
                      <w:tag w:val="Tittel"/>
                      <w:id w:val="-853796916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>Kultur og kirke</w:t>
                      </w:r>
                    </w:sdtContent>
                  </w:sdt>
                </w:p>
                <w:p w:rsidRPr="007D7977" w:rsidR="0051072E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sz w:val="28"/>
                      </w:rPr>
                      <w:alias w:val="Journalpost.Tittel2.Value"/>
                      <w:tag w:val="Journalpost.Tittel2.Value"/>
                      <w:id w:val="954607151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/>
                      </w:r>
                    </w:sdtContent>
                  </w:sdt>
                </w:p>
                <w:sdt>
                  <w:sdtPr>
                    <w:alias w:val="FjernHvisTom(SaksVedlegg)"/>
                    <w:tag w:val="FjernHvisTom(SaksVedlegg)"/>
                    <w:id w:val="28397702"/>
                    <w:placeholder>
                      <w:docPart w:val="81379AA3B6B3464F9B2A6E2B8322485B"/>
                    </w:placeholder>
                    <w:showingPlcHdr/>
                  </w:sdtPr>
                  <w:sdtContent>
                    <w:p w:rsidRPr="007D7977" w:rsidR="00CF303E" w:rsidP="007D7977" w:rsidRDefault="00CF303E">
                      <w:r w:rsidRPr="007D7977">
                        <w:rPr>
                          <w:rStyle w:val="Plassholdertekst"/>
                          <w:rFonts w:cs="Arial"/>
                          <w:b/>
                          <w:color w:val="auto"/>
                          <w:szCs w:val="24"/>
                        </w:rPr>
                        <w:t>Vedlegg</w:t>
                      </w:r>
                      <w:r w:rsidRPr="007D7977">
                        <w:rPr>
                          <w:rStyle w:val="Plassholdertekst"/>
                          <w:rFonts w:cs="Arial"/>
                          <w:b/>
                          <w:color w:val="auto"/>
                          <w:sz w:val="24"/>
                          <w:szCs w:val="24"/>
                        </w:rPr>
                        <w:t>:</w:t>
                      </w:r>
                    </w:p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Statistikk Stavanger bispedømme 2009 - 2015</w:t>
                          </w:r>
                        </w:p>
                      </w:sdtContent>
                    </w:sdt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150825foredrag, Einar Solbu, 10 år etter kirkens kulturmedling</w:t>
                          </w:r>
                        </w:p>
                      </w:sdtContent>
                    </w:sdt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Del II. Kirke og kultur 10 pilarer. Fra Kunsten å være kirke</w:t>
                          </w:r>
                        </w:p>
                      </w:sdtContent>
                    </w:sdt>
                  </w:sdtContent>
                </w:sdt>
                <w:p w:rsidRPr="007D7977" w:rsidR="00F600BC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Saksopplysninger:</w:t>
                  </w:r>
                </w:p>
                <w:sdt>
                  <w:sdtPr>
                    <w:alias w:val="SaksTekst"/>
                    <w:tag w:val="SaksTekst"/>
                    <w:id w:val="28397861"/>
                  </w:sdt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ook w:val="04A0"/>
                      </w:tblPr>
                      <w:tblGrid>
                        <w:gridCol w:w="9212"/>
                      </w:tblGrid>
                      <w:tr w:rsidRPr="007D7977" w:rsidR="00F600BC" w:rsidTr="00FF0E01">
                        <w:tc>
                          <w:altChunk r:id="Re285e1a5d2d440a7"/>
                        </w:tc>
                      </w:tr>
                    </w:tbl>
                    <w:p w:rsidRPr="007D7977" w:rsidR="00F600BC" w:rsidP="007D7977" w:rsidRDefault="005523D3"/>
                  </w:sdtContent>
                </w:sdt>
                <w:p w:rsidRPr="007D7977" w:rsidR="00F600BC" w:rsidP="007D7977" w:rsidRDefault="00F600BC"/>
                <w:p w:rsidRPr="007D7977" w:rsidR="0051072E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Forslag</w:t>
                  </w:r>
                  <w:r w:rsidRPr="007D7977" w:rsidR="0051072E">
                    <w:rPr>
                      <w:b/>
                      <w:sz w:val="28"/>
                    </w:rPr>
                    <w:t xml:space="preserve"> til vedtak:</w:t>
                  </w:r>
                </w:p>
                <w:sdt>
                  <w:sdtPr>
                    <w:alias w:val="Forslag"/>
                    <w:tag w:val="Forslag"/>
                    <w:id w:val="28397929"/>
                  </w:sdtPr>
                  <w:sdtContent>
                    <w:sdt>
                      <w:sdtPr>
                        <w:alias w:val="Tekst"/>
                        <w:tag w:val="Tekst"/>
                        <w:id w:val="28397932"/>
                      </w:sdtPr>
                      <w:sdtContent>
                        <w:tbl>
                          <w:tblPr>
                            <w:tblStyle w:val="Tabellrutenett"/>
                            <w:tblW w:w="0" w:type="auto"/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Look w:val="04A0"/>
                          </w:tblPr>
                          <w:tblGrid>
                            <w:gridCol w:w="9212"/>
                          </w:tblGrid>
                          <w:tr w:rsidRPr="007D7977" w:rsidR="0051072E" w:rsidTr="00FF0E01">
                            <w:tc>
                              <w:altChunk r:id="R30f2434b743249b4"/>
                            </w:tc>
                          </w:tr>
                        </w:tbl>
                        <w:p w:rsidRPr="007D7977" w:rsidR="0051072E" w:rsidP="007D7977" w:rsidRDefault="005523D3"/>
                      </w:sdtContent>
                    </w:sdt>
                  </w:sdtContent>
                </w:sdt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ArkivSak.Avdeling.Identitet.Poststed"/>
                      <w:tag w:val="ArkivSak.Avdeling.Identitet.Poststed"/>
                      <w:id w:val="-2045057245"/>
                      <w:text/>
                    </w:sdtPr>
                    <w:sdtContent>
                      <w:r w:rsidRPr="007D7977" w:rsidR="00365DFD">
                        <w:t>STAVANGER</w:t>
                      </w:r>
                    </w:sdtContent>
                  </w:sdt>
                  <w:r w:rsidRPr="007D7977" w:rsidR="0051072E">
                    <w:t xml:space="preserve">, den </w:t>
                  </w:r>
                  <w:sdt>
                    <w:sdtPr>
                      <w:alias w:val="Journalpost.DokDato.Value.KortDato"/>
                      <w:tag w:val="Journalpost.DokDato.Value.KortDato"/>
                      <w:id w:val="17246928"/>
                      <w:text/>
                    </w:sdtPr>
                    <w:sdtContent>
                      <w:r w:rsidRPr="007D7977" w:rsidR="0051072E">
                        <w:t>15.08.2016</w:t>
                      </w:r>
                      <w:proofErr w:type="spellStart"/>
                      <w:r w:rsidRPr="007D7977" w:rsidR="0051072E"/>
                      <w:proofErr w:type="spellEnd"/>
                      <w:r w:rsidRPr="007D7977" w:rsidR="0051072E"/>
                    </w:sdtContent>
                  </w:sdt>
                </w:p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Journalpost.Saksbehandler.Navn"/>
                      <w:tag w:val="Journalpost.Saksbehandler.Navn"/>
                      <w:id w:val="1302654474"/>
                      <w:text/>
                    </w:sdtPr>
                    <w:sdtContent>
                      <w:r w:rsidRPr="007D7977" w:rsidR="0051072E">
                        <w:t>Ragnhild Halle</w:t>
                      </w:r>
                    </w:sdtContent>
                  </w:sdt>
                </w:p>
                <w:p w:rsidRPr="007D7977" w:rsidR="00442DD1" w:rsidP="007D7977" w:rsidRDefault="005523D3">
                  <w:sdt>
                    <w:sdtPr>
                      <w:alias w:val="Journalpost.Saksbehandler.Tittel"/>
                      <w:tag w:val="Journalpost.Saksbehandler.Tittel"/>
                      <w:id w:val="-1065405768"/>
                      <w:text/>
                    </w:sdtPr>
                    <w:sdtContent>
                      <w:r w:rsidRPr="007D7977" w:rsidR="0051072E">
                        <w:t>kulturrådgiver</w:t>
                      </w:r>
                    </w:sdtContent>
                  </w:sdt>
                </w:p>
              </w:sdtContent>
            </w:sdt>
            <w:p w:rsidRPr="007D7977" w:rsidR="007D7977" w:rsidRDefault="007D7977"/>
          </w:sdtContent>
        </w:sdt>
      </w:sdtContent>
    </w:sdt>
    <w:sdt>
      <w:sdtPr>
        <w:alias w:val="Saker"/>
        <w:tag w:val="Saker"/>
        <w:id w:val="348979432"/>
      </w:sdtPr>
      <w:sdtEndPr/>
      <w:sdtContent>
        <w:p w:rsidR="000B6241" w:rsidP="00806024" w:rsidRDefault="000B6241">
          <w:r>
            <w:br w:type="page"/>
          </w:r>
        </w:p>
        <w:sdt>
          <w:sdtPr>
            <w:alias w:val="SaksDokumentPlassHolder"/>
            <w:tag w:val="SaksDokumentPlassHolder"/>
            <w:id w:val="797574129"/>
          </w:sdtPr>
          <w:sdtEndPr/>
          <w:sdtContent>
            <w:p w:rsidRPr="003A3363" w:rsidR="0072503C" w:rsidP="007D7977" w:rsidRDefault="0072503C">
              <w:pPr>
                <w:pStyle w:val="Overskrift1"/>
                <w:jc w:val="center"/>
                <w:rPr>
                  <w:color w:val="000000" w:themeColor="text1"/>
                </w:rPr>
              </w:pPr>
              <w:bookmarkStart w:name="_GoBack" w:id="0"/>
              <w:r w:rsidRPr="003A3363">
                <w:rPr>
                  <w:color w:val="000000" w:themeColor="text1"/>
                </w:rPr>
                <w:t>Sakspapir</w:t>
              </w:r>
            </w:p>
            <w:bookmarkEnd w:id="0"/>
            <w:p w:rsidRPr="007D7977" w:rsidR="0072503C" w:rsidP="007D7977" w:rsidRDefault="0072503C"/>
            <w:sdt>
              <w:sdtPr>
                <w:rPr>
                  <w:b/>
                </w:rPr>
                <w:alias w:val="Sak"/>
                <w:tag w:val="Sak"/>
                <w:id w:val="28397537"/>
                <w:placeholder>
                  <w:docPart w:val="C159EFF2622E478F933376F48BD9BA8D"/>
                </w:placeholder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ellrutenett"/>
                    <w:tblW w:w="0" w:type="auto"/>
                    <w:tblBorders>
                      <w:top w:val="single" w:color="A6A6A6" w:themeColor="background1" w:themeShade="A6" w:sz="4" w:space="0"/>
                      <w:left w:val="single" w:color="A6A6A6" w:themeColor="background1" w:themeShade="A6" w:sz="4" w:space="0"/>
                      <w:bottom w:val="single" w:color="A6A6A6" w:themeColor="background1" w:themeShade="A6" w:sz="4" w:space="0"/>
                      <w:right w:val="single" w:color="A6A6A6" w:themeColor="background1" w:themeShade="A6" w:sz="4" w:space="0"/>
                      <w:insideH w:val="single" w:color="A6A6A6" w:themeColor="background1" w:themeShade="A6" w:sz="4" w:space="0"/>
                      <w:insideV w:val="single" w:color="A6A6A6" w:themeColor="background1" w:themeShade="A6" w:sz="4" w:space="0"/>
                    </w:tblBorders>
                    <w:tblLook w:val="04A0"/>
                  </w:tblPr>
                  <w:tblGrid>
                    <w:gridCol w:w="3070"/>
                    <w:gridCol w:w="3071"/>
                    <w:gridCol w:w="3071"/>
                  </w:tblGrid>
                  <w:tr w:rsidRPr="007D7977" w:rsidR="00E3125F" w:rsidTr="00456B8B">
                    <w:tc>
                      <w:tcPr>
                        <w:tcW w:w="3070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  <w:lang w:val="nn-NO"/>
                          </w:rPr>
                          <w:t>Saksbehandler</w:t>
                        </w:r>
                        <w:proofErr w:type="spellEnd"/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r w:rsidRPr="007D7977">
                          <w:rPr>
                            <w:b/>
                          </w:rPr>
                          <w:t>Arkiv</w:t>
                        </w:r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</w:rPr>
                          <w:t>ArkivsakID</w:t>
                        </w:r>
                        <w:proofErr w:type="spellEnd"/>
                      </w:p>
                    </w:tc>
                  </w:tr>
                  <w:tr w:rsidRPr="007D7977" w:rsidR="00E3125F" w:rsidTr="00456B8B">
                    <w:tc>
                      <w:tcPr>
                        <w:tcW w:w="3070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p w:rsidRPr="007D7977" w:rsidR="00E3125F" w:rsidP="007D7977" w:rsidRDefault="005523D3">
                        <w:sdt>
                          <w:sdtPr>
                            <w:alias w:val="Journalpost.Saksbehandler.Navn"/>
                            <w:tag w:val="Journalpost.Saksbehandler.Navn"/>
                            <w:id w:val="17246916"/>
                            <w:text/>
                          </w:sdtPr>
                          <w:sdtContent>
                            <w:r w:rsidRPr="007D7977" w:rsidR="00E3125F">
                              <w:t>Gunnar Rønnestad</w:t>
                            </w:r>
                          </w:sdtContent>
                        </w:sdt>
                      </w:p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lasseringer.ToString2"/>
                          <w:tag w:val="ArkivSak.Klasseringer.ToString2"/>
                          <w:id w:val="1605456826"/>
                        </w:sdtPr>
                        <w:sdtContent>
                          <w:p w:rsidRPr="007D7977" w:rsidR="001E66AC" w:rsidP="007D7977" w:rsidRDefault="001E66AC">
                            <w:r w:rsidRPr="007D7977">
                              <w:t>BDRSF - 011.2</w:t>
                            </w:r>
                          </w:p>
                        </w:sdtContent>
                      </w:sdt>
                      <w:p w:rsidRPr="007D7977" w:rsidR="00E3125F" w:rsidP="007D7977" w:rsidRDefault="00E3125F"/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ortID"/>
                          <w:tag w:val="ArkivSak.KortID"/>
                          <w:id w:val="3452533"/>
                        </w:sdtPr>
                        <w:sdtContent>
                          <w:p w:rsidRPr="007D7977" w:rsidR="00E3125F" w:rsidP="007D7977" w:rsidRDefault="00E3125F">
                            <w:r w:rsidRPr="007D7977">
                              <w:t>16/3085</w:t>
                            </w:r>
                            <w:proofErr w:type="spellStart"/>
                            <w:r w:rsidRPr="007D7977"/>
                            <w:proofErr w:type="spellEnd"/>
                            <w:r w:rsidRPr="007D7977"/>
                          </w:p>
                        </w:sdtContent>
                      </w:sdt>
                    </w:tc>
                  </w:tr>
                  <w:tr w:rsidRPr="007D7977" w:rsidR="00B2327C" w:rsidTr="00D07B95">
                    <w:tc>
                      <w:tcPr>
                        <w:tcW w:w="3070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</w:tr>
                </w:tbl>
                <w:p w:rsidRPr="007D7977" w:rsidR="00E3125F" w:rsidP="007D7977" w:rsidRDefault="00E3125F"/>
                <w:sdt>
                  <w:sdtPr>
                    <w:rPr>
                      <w:b/>
                    </w:rPr>
                    <w:alias w:val="AlleOppmeldinger"/>
                    <w:tag w:val="AlleOppmeldinger"/>
                    <w:id w:val="-1586294553"/>
                    <w:placeholder>
                      <w:docPart w:val="7B63455284D24C929C082AF988C3F963"/>
                    </w:placeholder>
                    <w:showingPlcHdr/>
                  </w:sdtPr>
                  <w:sdtEndPr>
                    <w:rPr>
                      <w:b w:val="0"/>
                    </w:rPr>
                  </w:sdtEnd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single" w:color="A6A6A6" w:themeColor="background1" w:themeShade="A6" w:sz="4" w:space="0"/>
                          <w:left w:val="single" w:color="A6A6A6" w:themeColor="background1" w:themeShade="A6" w:sz="4" w:space="0"/>
                          <w:bottom w:val="single" w:color="A6A6A6" w:themeColor="background1" w:themeShade="A6" w:sz="4" w:space="0"/>
                          <w:right w:val="single" w:color="A6A6A6" w:themeColor="background1" w:themeShade="A6" w:sz="4" w:space="0"/>
                          <w:insideH w:val="single" w:color="A6A6A6" w:themeColor="background1" w:themeShade="A6" w:sz="4" w:space="0"/>
                          <w:insideV w:val="single" w:color="A6A6A6" w:themeColor="background1" w:themeShade="A6" w:sz="4" w:space="0"/>
                        </w:tblBorders>
                        <w:tblLook w:val="04A0"/>
                      </w:tblPr>
                      <w:tblGrid>
                        <w:gridCol w:w="1384"/>
                        <w:gridCol w:w="4678"/>
                        <w:gridCol w:w="1134"/>
                        <w:gridCol w:w="1984"/>
                      </w:tblGrid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7D7977">
                              <w:rPr>
                                <w:b/>
                              </w:rPr>
                              <w:t>Saksnr</w:t>
                            </w:r>
                            <w:proofErr w:type="spellEnd"/>
                          </w:p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Utval</w:t>
                            </w:r>
                            <w:r w:rsidRPr="007D7977" w:rsidR="0072503C">
                              <w:rPr>
                                <w:b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113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Dato</w:t>
                            </w:r>
                          </w:p>
                        </w:tc>
                      </w:tr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tbl>
                            <w:tblPr>
                              <w:tblStyle w:val="Tabellrutenett"/>
                              <w:tblW w:w="0" w:type="auto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ook w:val="04A0"/>
                            </w:tblPr>
                            <w:tblGrid>
                              <w:gridCol w:w="1168"/>
                            </w:tblGrid>
                            <w:tr w:rsidRPr="007D7977" w:rsidR="0051072E" w:rsidTr="00FF0E01">
                              <w:tc>
                                <w:tcPr>
                                  <w:tcW w:w="2158" w:type="dxa"/>
                                </w:tcPr>
                                <w:sdt>
                                  <w:sdtPr>
                                    <w:alias w:val="SaksNummer"/>
                                    <w:tag w:val="SaksNummer"/>
                                    <w:id w:val="-1311858018"/>
                                  </w:sdtPr>
                                  <w:sdtContent>
                                    <w:p w:rsidRPr="007D7977" w:rsidR="0051072E" w:rsidP="007D7977" w:rsidRDefault="00F84427">
                                      <w:r w:rsidRPr="007D7977">
                                        <w:t>040/16</w:t>
                                      </w:r>
                                      <w:proofErr w:type="spellStart"/>
                                      <w:r w:rsidRPr="007D7977"/>
                                      <w:proofErr w:type="spellEnd"/>
                                      <w:r w:rsidRPr="007D7977"/>
                                      <w:r w:rsidRPr="007D7977" w:rsidR="0051072E">
                                        <w:rPr>
                                          <w:rStyle w:val="Plassholdertekst"/>
                                          <w:rFonts w:cs="Arial"/>
                                          <w:i/>
                                          <w:color w:val="auto"/>
                                        </w:rPr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:rsidRPr="007D7977" w:rsidR="0051072E" w:rsidP="007D7977" w:rsidRDefault="0051072E"/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rPr>
                                <w:color w:val="808080"/>
                              </w:rPr>
                              <w:alias w:val="OppmeldtTil.Tittel"/>
                              <w:tag w:val="OppmeldtTil.Tittel"/>
                              <w:id w:val="-454019125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Stavanger bispedømmeråd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alias w:val="MøteSak.Type.KortNavn"/>
                            <w:tag w:val="MøteSak.Type.KortNavn"/>
                            <w:id w:val="392783555"/>
                          </w:sdtPr>
                          <w:sdtContent>
                            <w:tc>
                              <w:tcPr>
                                <w:tcW w:w="1134" w:type="dxa"/>
                                <w:tcMar>
                                  <w:top w:w="57" w:type="dxa"/>
                                  <w:bottom w:w="0" w:type="dxa"/>
                                </w:tcMar>
                              </w:tcPr>
                              <w:p w:rsidRPr="007D7977" w:rsidR="0051072E" w:rsidP="007D7977" w:rsidRDefault="0051072E">
                                <w:r w:rsidRPr="007D7977">
                                  <w:t xml:space="preserve">BS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alias w:val="BehandlingsMøte.Start.KortDato"/>
                              <w:tag w:val="BehandlingsMøte.Start.KortDato"/>
                              <w:id w:val="-1422323609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25.08.2016</w:t>
                                </w:r>
                                <w:r w:rsidRPr="007D7977" w:rsidR="0051072E">
                                  <w:rPr>
                                    <w:rStyle w:val="Plassholdertekst"/>
                                    <w:rFonts w:cs="Arial"/>
                                    <w:i/>
                                    <w:color w:val="auto"/>
                                  </w:rPr>
                                </w:r>
                              </w:p>
                            </w:sdtContent>
                          </w:sdt>
                        </w:tc>
                      </w:tr>
                    </w:tbl>
                    <w:p w:rsidRPr="007D7977" w:rsidR="0051072E" w:rsidP="007D7977" w:rsidRDefault="005523D3"/>
                  </w:sdtContent>
                </w:sdt>
                <w:p w:rsidRPr="007D7977" w:rsidR="007D7977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color w:val="808080"/>
                        <w:sz w:val="28"/>
                      </w:rPr>
                      <w:alias w:val="Tittel"/>
                      <w:tag w:val="Tittel"/>
                      <w:id w:val="-853796916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>Orienteringer</w:t>
                      </w:r>
                    </w:sdtContent>
                  </w:sdt>
                </w:p>
                <w:p w:rsidRPr="007D7977" w:rsidR="0051072E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sz w:val="28"/>
                      </w:rPr>
                      <w:alias w:val="Journalpost.Tittel2.Value"/>
                      <w:tag w:val="Journalpost.Tittel2.Value"/>
                      <w:id w:val="954607151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/>
                      </w:r>
                    </w:sdtContent>
                  </w:sdt>
                </w:p>
                <w:p w:rsidRPr="007D7977" w:rsidR="0051072E" w:rsidP="007D7977" w:rsidRDefault="005523D3">
                  <w:sdt>
                    <w:sdtPr>
                      <w:rPr>
                        <w:color w:val="808080"/>
                      </w:rPr>
                      <w:alias w:val="FjernHvisTom(UnderliggendeSaker)"/>
                      <w:tag w:val="FjernHvisTom(UnderliggendeSaker)"/>
                      <w:id w:val="1920747"/>
                      <w:placeholder>
                        <w:docPart w:val="90035C2C0A514F7BBE1C25EA7389D480"/>
                      </w:placeholder>
                      <w:showingPlcHdr/>
                    </w:sdtPr>
                    <w:sdtContent>
                      <w:r w:rsidRPr="007D7977" w:rsidR="0051072E">
                        <w:rPr>
                          <w:rStyle w:val="Plassholdertekst"/>
                          <w:rFonts w:cs="Arial"/>
                          <w:b/>
                          <w:color w:val="auto"/>
                          <w:szCs w:val="24"/>
                        </w:rPr>
                        <w:t>Underliggende saker:</w:t>
                      </w:r>
                    </w:sdtContent>
                  </w:sdt>
                </w:p>
                <w:sdt>
                  <w:sdtPr>
                    <w:rPr>
                      <w:color w:val="808080"/>
                    </w:rPr>
                    <w:alias w:val="UnderliggendeSaker.FjernHvisTom"/>
                    <w:tag w:val="UnderliggendeSaker.FjernHvisTom"/>
                    <w:id w:val="1920953"/>
                    <w:placeholder>
                      <w:docPart w:val="6F7A15CAA65E425DB7C8A718225E1413"/>
                    </w:placeholder>
                    <w:showingPlcHdr/>
                  </w:sdtPr>
                  <w:sdtEndPr>
                    <w:rPr>
                      <w:color w:val="auto"/>
                    </w:rPr>
                  </w:sdtEnd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single" w:color="A6A6A6" w:themeColor="background1" w:themeShade="A6" w:sz="4" w:space="0"/>
                          <w:left w:val="single" w:color="A6A6A6" w:themeColor="background1" w:themeShade="A6" w:sz="4" w:space="0"/>
                          <w:bottom w:val="single" w:color="A6A6A6" w:themeColor="background1" w:themeShade="A6" w:sz="4" w:space="0"/>
                          <w:right w:val="single" w:color="A6A6A6" w:themeColor="background1" w:themeShade="A6" w:sz="4" w:space="0"/>
                          <w:insideH w:val="single" w:color="A6A6A6" w:themeColor="background1" w:themeShade="A6" w:sz="4" w:space="0"/>
                          <w:insideV w:val="single" w:color="A6A6A6" w:themeColor="background1" w:themeShade="A6" w:sz="4" w:space="0"/>
                        </w:tblBorders>
                        <w:tblLook w:val="04A0"/>
                      </w:tblPr>
                      <w:tblGrid>
                        <w:gridCol w:w="3085"/>
                        <w:gridCol w:w="6127"/>
                      </w:tblGrid>
                      <w:tr w:rsidRPr="007D7977" w:rsidR="0051072E" w:rsidTr="00456B8B">
                        <w:tc>
                          <w:tcPr>
                            <w:tcW w:w="3085" w:type="dxa"/>
                            <w:tcMar>
                              <w:top w:w="57" w:type="dxa"/>
                            </w:tcMar>
                          </w:tcPr>
                          <w:p w:rsidRPr="007D7977" w:rsidR="0051072E" w:rsidP="007D7977" w:rsidRDefault="0051072E">
                            <w:r w:rsidRPr="007D7977">
                              <w:t>Saksnummer</w:t>
                            </w:r>
                          </w:p>
                        </w:tc>
                        <w:tc>
                          <w:tcPr>
                            <w:tcW w:w="6127" w:type="dxa"/>
                            <w:tcMar>
                              <w:top w:w="57" w:type="dxa"/>
                            </w:tcMar>
                          </w:tcPr>
                          <w:p w:rsidRPr="007D7977" w:rsidR="0051072E" w:rsidP="007D7977" w:rsidRDefault="0051072E">
                            <w:r w:rsidRPr="007D7977">
                              <w:t>Tittel</w:t>
                            </w:r>
                          </w:p>
                        </w:tc>
                      </w:tr>
                      <w:tr w:rsidRPr="007D7977" w:rsidR="0051072E" w:rsidTr="00456B8B">
                        <w:tc>
                          <w:tcPr>
                            <w:tcW w:w="3085" w:type="dxa"/>
                            <w:tcMar>
                              <w:top w:w="57" w:type="dxa"/>
                            </w:tcMar>
                          </w:tcPr>
                          <w:p w:rsidRPr="007D7977" w:rsidR="0051072E" w:rsidP="007D7977" w:rsidRDefault="005523D3">
                            <w:sdt>
                              <w:sdtPr>
                                <w:alias w:val="Nummer"/>
                                <w:tag w:val="Nummer"/>
                                <w:id w:val="1921090"/>
                              </w:sdtPr>
                              <w:sdtContent>
                                <w:r w:rsidRPr="007D7977" w:rsidR="0051072E">
                                  <w:rPr>
                                    <w:rStyle w:val="Plassholdertekst"/>
                                    <w:rFonts w:cs="Arial"/>
                                    <w:color w:val="auto"/>
                                  </w:rPr>
                                  <w:t>040/16.1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127" w:type="dxa"/>
                            <w:tcMar>
                              <w:top w:w="57" w:type="dxa"/>
                            </w:tcMar>
                          </w:tcPr>
                          <w:p w:rsidRPr="007D7977" w:rsidR="0051072E" w:rsidP="007D7977" w:rsidRDefault="005523D3">
                            <w:sdt>
                              <w:sdtPr>
                                <w:rPr>
                                  <w:color w:val="808080"/>
                                </w:rPr>
                                <w:alias w:val="Tittel"/>
                                <w:tag w:val="Tittel"/>
                                <w:id w:val="1921175"/>
                              </w:sdtPr>
                              <w:sdtContent>
                                <w:r w:rsidRPr="007D7977" w:rsidR="0051072E">
                                  <w:rPr>
                                    <w:rStyle w:val="Plassholdertekst"/>
                                    <w:rFonts w:cs="Arial"/>
                                    <w:color w:val="auto"/>
                                  </w:rPr>
                                  <w:t>Referat frå styringssamtale Stavanger_2016 (L)(288588)</w:t>
                                </w:r>
                              </w:sdtContent>
                            </w:sdt>
                          </w:p>
                        </w:tc>
                      </w:tr>
                      <w:tr w:rsidRPr="007D7977" w:rsidR="0051072E" w:rsidTr="00456B8B">
                        <w:tc>
                          <w:tcPr>
                            <w:tcW w:w="3085" w:type="dxa"/>
                            <w:tcMar>
                              <w:top w:w="57" w:type="dxa"/>
                            </w:tcMar>
                          </w:tcPr>
                          <w:p w:rsidRPr="007D7977" w:rsidR="0051072E" w:rsidP="007D7977" w:rsidRDefault="005523D3">
                            <w:sdt>
                              <w:sdtPr>
                                <w:alias w:val="Nummer"/>
                                <w:tag w:val="Nummer"/>
                                <w:id w:val="1921090"/>
                              </w:sdtPr>
                              <w:sdtContent>
                                <w:r w:rsidRPr="007D7977" w:rsidR="0051072E">
                                  <w:rPr>
                                    <w:rStyle w:val="Plassholdertekst"/>
                                    <w:rFonts w:cs="Arial"/>
                                    <w:color w:val="auto"/>
                                  </w:rPr>
                                  <w:t>040/16.2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127" w:type="dxa"/>
                            <w:tcMar>
                              <w:top w:w="57" w:type="dxa"/>
                            </w:tcMar>
                          </w:tcPr>
                          <w:p w:rsidRPr="007D7977" w:rsidR="0051072E" w:rsidP="007D7977" w:rsidRDefault="005523D3">
                            <w:sdt>
                              <w:sdtPr>
                                <w:rPr>
                                  <w:color w:val="808080"/>
                                </w:rPr>
                                <w:alias w:val="Tittel"/>
                                <w:tag w:val="Tittel"/>
                                <w:id w:val="1921175"/>
                              </w:sdtPr>
                              <w:sdtContent>
                                <w:r w:rsidRPr="007D7977" w:rsidR="0051072E">
                                  <w:rPr>
                                    <w:rStyle w:val="Plassholdertekst"/>
                                    <w:rFonts w:cs="Arial"/>
                                    <w:color w:val="auto"/>
                                  </w:rPr>
                                  <w:t>Stiftsdirektørens rapport august 2016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Pr="007D7977" w:rsidR="0051072E" w:rsidP="007D7977" w:rsidRDefault="005523D3"/>
                  </w:sdtContent>
                </w:sdt>
                <w:p w:rsidRPr="007D7977" w:rsidR="00F600BC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Saksopplysninger:</w:t>
                  </w:r>
                </w:p>
                <w:sdt>
                  <w:sdtPr>
                    <w:alias w:val="SaksTekst"/>
                    <w:tag w:val="SaksTekst"/>
                    <w:id w:val="28397861"/>
                  </w:sdt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ook w:val="04A0"/>
                      </w:tblPr>
                      <w:tblGrid>
                        <w:gridCol w:w="9212"/>
                      </w:tblGrid>
                      <w:tr w:rsidRPr="007D7977" w:rsidR="00F600BC" w:rsidTr="00FF0E01">
                        <w:tc>
                          <w:altChunk r:id="Re88ec41f9f304e51"/>
                        </w:tc>
                      </w:tr>
                    </w:tbl>
                    <w:p w:rsidRPr="007D7977" w:rsidR="00F600BC" w:rsidP="007D7977" w:rsidRDefault="005523D3"/>
                  </w:sdtContent>
                </w:sdt>
                <w:p w:rsidRPr="007D7977" w:rsidR="00F600BC" w:rsidP="007D7977" w:rsidRDefault="00F600BC"/>
                <w:p w:rsidRPr="007D7977" w:rsidR="0051072E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Forslag</w:t>
                  </w:r>
                  <w:r w:rsidRPr="007D7977" w:rsidR="0051072E">
                    <w:rPr>
                      <w:b/>
                      <w:sz w:val="28"/>
                    </w:rPr>
                    <w:t xml:space="preserve"> til vedtak:</w:t>
                  </w:r>
                </w:p>
                <w:sdt>
                  <w:sdtPr>
                    <w:alias w:val="Forslag"/>
                    <w:tag w:val="Forslag"/>
                    <w:id w:val="28397929"/>
                  </w:sdtPr>
                  <w:sdtContent>
                    <w:sdt>
                      <w:sdtPr>
                        <w:alias w:val="Tekst"/>
                        <w:tag w:val="Tekst"/>
                        <w:id w:val="28397932"/>
                      </w:sdtPr>
                      <w:sdtContent>
                        <w:tbl>
                          <w:tblPr>
                            <w:tblStyle w:val="Tabellrutenett"/>
                            <w:tblW w:w="0" w:type="auto"/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Look w:val="04A0"/>
                          </w:tblPr>
                          <w:tblGrid>
                            <w:gridCol w:w="9212"/>
                          </w:tblGrid>
                          <w:tr w:rsidRPr="007D7977" w:rsidR="0051072E" w:rsidTr="00FF0E01">
                            <w:tc>
                              <w:altChunk r:id="R8810faa0f28f4150"/>
                            </w:tc>
                          </w:tr>
                        </w:tbl>
                        <w:p w:rsidRPr="007D7977" w:rsidR="0051072E" w:rsidP="007D7977" w:rsidRDefault="005523D3"/>
                      </w:sdtContent>
                    </w:sdt>
                  </w:sdtContent>
                </w:sdt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ArkivSak.Avdeling.Identitet.Poststed"/>
                      <w:tag w:val="ArkivSak.Avdeling.Identitet.Poststed"/>
                      <w:id w:val="-2045057245"/>
                      <w:text/>
                    </w:sdtPr>
                    <w:sdtContent>
                      <w:r w:rsidRPr="007D7977" w:rsidR="00365DFD">
                        <w:t>STAVANGER</w:t>
                      </w:r>
                    </w:sdtContent>
                  </w:sdt>
                  <w:r w:rsidRPr="007D7977" w:rsidR="0051072E">
                    <w:t xml:space="preserve">, den </w:t>
                  </w:r>
                  <w:sdt>
                    <w:sdtPr>
                      <w:alias w:val="Journalpost.DokDato.Value.KortDato"/>
                      <w:tag w:val="Journalpost.DokDato.Value.KortDato"/>
                      <w:id w:val="17246928"/>
                      <w:text/>
                    </w:sdtPr>
                    <w:sdtContent>
                      <w:r w:rsidRPr="007D7977" w:rsidR="0051072E">
                        <w:t>19.08.2016</w:t>
                      </w:r>
                      <w:proofErr w:type="spellStart"/>
                      <w:r w:rsidRPr="007D7977" w:rsidR="0051072E"/>
                      <w:proofErr w:type="spellEnd"/>
                      <w:r w:rsidRPr="007D7977" w:rsidR="0051072E"/>
                    </w:sdtContent>
                  </w:sdt>
                </w:p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Journalpost.Saksbehandler.Navn"/>
                      <w:tag w:val="Journalpost.Saksbehandler.Navn"/>
                      <w:id w:val="1302654474"/>
                      <w:text/>
                    </w:sdtPr>
                    <w:sdtContent>
                      <w:r w:rsidRPr="007D7977" w:rsidR="0051072E">
                        <w:t>Gunnar Rønnestad</w:t>
                      </w:r>
                    </w:sdtContent>
                  </w:sdt>
                </w:p>
                <w:p w:rsidRPr="007D7977" w:rsidR="00442DD1" w:rsidP="007D7977" w:rsidRDefault="005523D3">
                  <w:sdt>
                    <w:sdtPr>
                      <w:alias w:val="Journalpost.Saksbehandler.Tittel"/>
                      <w:tag w:val="Journalpost.Saksbehandler.Tittel"/>
                      <w:id w:val="-1065405768"/>
                      <w:text/>
                    </w:sdtPr>
                    <w:sdtContent>
                      <w:r w:rsidRPr="007D7977" w:rsidR="0051072E">
                        <w:t>assisterende stiftsdirektør</w:t>
                      </w:r>
                    </w:sdtContent>
                  </w:sdt>
                </w:p>
              </w:sdtContent>
            </w:sdt>
            <w:p w:rsidRPr="007D7977" w:rsidR="007D7977" w:rsidRDefault="007D7977"/>
          </w:sdtContent>
        </w:sdt>
      </w:sdtContent>
    </w:sdt>
    <w:sdt>
      <w:sdtPr>
        <w:alias w:val="Saker"/>
        <w:tag w:val="Saker"/>
        <w:id w:val="348979432"/>
      </w:sdtPr>
      <w:sdtEndPr/>
      <w:sdtContent>
        <w:p w:rsidR="000B6241" w:rsidP="00806024" w:rsidRDefault="000B6241">
          <w:r>
            <w:br w:type="page"/>
          </w:r>
        </w:p>
        <w:sdt>
          <w:sdtPr>
            <w:alias w:val="SaksDokumentPlassHolder"/>
            <w:tag w:val="SaksDokumentPlassHolder"/>
            <w:id w:val="797574129"/>
          </w:sdtPr>
          <w:sdtEndPr/>
          <w:sdtContent>
            <w:p w:rsidRPr="003A3363" w:rsidR="0072503C" w:rsidP="007D7977" w:rsidRDefault="0072503C">
              <w:pPr>
                <w:pStyle w:val="Overskrift1"/>
                <w:jc w:val="center"/>
                <w:rPr>
                  <w:color w:val="000000" w:themeColor="text1"/>
                </w:rPr>
              </w:pPr>
              <w:bookmarkStart w:name="_GoBack" w:id="0"/>
              <w:r w:rsidRPr="003A3363">
                <w:rPr>
                  <w:color w:val="000000" w:themeColor="text1"/>
                </w:rPr>
                <w:t>Sakspapir</w:t>
              </w:r>
            </w:p>
            <w:bookmarkEnd w:id="0"/>
            <w:p w:rsidRPr="007D7977" w:rsidR="0072503C" w:rsidP="007D7977" w:rsidRDefault="0072503C"/>
            <w:sdt>
              <w:sdtPr>
                <w:rPr>
                  <w:b/>
                </w:rPr>
                <w:alias w:val="Sak"/>
                <w:tag w:val="Sak"/>
                <w:id w:val="28397537"/>
                <w:placeholder>
                  <w:docPart w:val="C159EFF2622E478F933376F48BD9BA8D"/>
                </w:placeholder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ellrutenett"/>
                    <w:tblW w:w="0" w:type="auto"/>
                    <w:tblBorders>
                      <w:top w:val="single" w:color="A6A6A6" w:themeColor="background1" w:themeShade="A6" w:sz="4" w:space="0"/>
                      <w:left w:val="single" w:color="A6A6A6" w:themeColor="background1" w:themeShade="A6" w:sz="4" w:space="0"/>
                      <w:bottom w:val="single" w:color="A6A6A6" w:themeColor="background1" w:themeShade="A6" w:sz="4" w:space="0"/>
                      <w:right w:val="single" w:color="A6A6A6" w:themeColor="background1" w:themeShade="A6" w:sz="4" w:space="0"/>
                      <w:insideH w:val="single" w:color="A6A6A6" w:themeColor="background1" w:themeShade="A6" w:sz="4" w:space="0"/>
                      <w:insideV w:val="single" w:color="A6A6A6" w:themeColor="background1" w:themeShade="A6" w:sz="4" w:space="0"/>
                    </w:tblBorders>
                    <w:tblLook w:val="04A0"/>
                  </w:tblPr>
                  <w:tblGrid>
                    <w:gridCol w:w="3070"/>
                    <w:gridCol w:w="3071"/>
                    <w:gridCol w:w="3071"/>
                  </w:tblGrid>
                  <w:tr w:rsidRPr="007D7977" w:rsidR="00E3125F" w:rsidTr="00456B8B">
                    <w:tc>
                      <w:tcPr>
                        <w:tcW w:w="3070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  <w:lang w:val="nn-NO"/>
                          </w:rPr>
                          <w:t>Saksbehandler</w:t>
                        </w:r>
                        <w:proofErr w:type="spellEnd"/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r w:rsidRPr="007D7977">
                          <w:rPr>
                            <w:b/>
                          </w:rPr>
                          <w:t>Arkiv</w:t>
                        </w:r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</w:rPr>
                          <w:t>ArkivsakID</w:t>
                        </w:r>
                        <w:proofErr w:type="spellEnd"/>
                      </w:p>
                    </w:tc>
                  </w:tr>
                  <w:tr w:rsidRPr="007D7977" w:rsidR="00E3125F" w:rsidTr="00456B8B">
                    <w:tc>
                      <w:tcPr>
                        <w:tcW w:w="3070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p w:rsidRPr="007D7977" w:rsidR="00E3125F" w:rsidP="007D7977" w:rsidRDefault="005523D3">
                        <w:sdt>
                          <w:sdtPr>
                            <w:alias w:val="Journalpost.Saksbehandler.Navn"/>
                            <w:tag w:val="Journalpost.Saksbehandler.Navn"/>
                            <w:id w:val="17246916"/>
                            <w:text/>
                          </w:sdtPr>
                          <w:sdtContent>
                            <w:r w:rsidRPr="007D7977" w:rsidR="00E3125F">
                              <w:t>Jorunn Kraft Vistnes</w:t>
                            </w:r>
                          </w:sdtContent>
                        </w:sdt>
                      </w:p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lasseringer.ToString2"/>
                          <w:tag w:val="ArkivSak.Klasseringer.ToString2"/>
                          <w:id w:val="1605456826"/>
                        </w:sdtPr>
                        <w:sdtContent>
                          <w:p w:rsidRPr="007D7977" w:rsidR="001E66AC" w:rsidP="007D7977" w:rsidRDefault="001E66AC">
                            <w:r w:rsidRPr="007D7977">
                              <w:t>BDRSF - 333</w:t>
                            </w:r>
                          </w:p>
                        </w:sdtContent>
                      </w:sdt>
                      <w:p w:rsidRPr="007D7977" w:rsidR="00E3125F" w:rsidP="007D7977" w:rsidRDefault="00E3125F"/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ortID"/>
                          <w:tag w:val="ArkivSak.KortID"/>
                          <w:id w:val="3452533"/>
                        </w:sdtPr>
                        <w:sdtContent>
                          <w:p w:rsidRPr="007D7977" w:rsidR="00E3125F" w:rsidP="007D7977" w:rsidRDefault="00E3125F">
                            <w:r w:rsidRPr="007D7977">
                              <w:t>16/2458</w:t>
                            </w:r>
                            <w:proofErr w:type="spellStart"/>
                            <w:r w:rsidRPr="007D7977"/>
                            <w:proofErr w:type="spellEnd"/>
                            <w:r w:rsidRPr="007D7977"/>
                          </w:p>
                        </w:sdtContent>
                      </w:sdt>
                    </w:tc>
                  </w:tr>
                  <w:tr w:rsidRPr="007D7977" w:rsidR="00B2327C" w:rsidTr="00D07B95">
                    <w:tc>
                      <w:tcPr>
                        <w:tcW w:w="3070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</w:tr>
                </w:tbl>
                <w:p w:rsidRPr="007D7977" w:rsidR="00E3125F" w:rsidP="007D7977" w:rsidRDefault="00E3125F"/>
                <w:sdt>
                  <w:sdtPr>
                    <w:rPr>
                      <w:b/>
                    </w:rPr>
                    <w:alias w:val="AlleOppmeldinger"/>
                    <w:tag w:val="AlleOppmeldinger"/>
                    <w:id w:val="-1586294553"/>
                    <w:placeholder>
                      <w:docPart w:val="7B63455284D24C929C082AF988C3F963"/>
                    </w:placeholder>
                    <w:showingPlcHdr/>
                  </w:sdtPr>
                  <w:sdtEndPr>
                    <w:rPr>
                      <w:b w:val="0"/>
                    </w:rPr>
                  </w:sdtEnd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single" w:color="A6A6A6" w:themeColor="background1" w:themeShade="A6" w:sz="4" w:space="0"/>
                          <w:left w:val="single" w:color="A6A6A6" w:themeColor="background1" w:themeShade="A6" w:sz="4" w:space="0"/>
                          <w:bottom w:val="single" w:color="A6A6A6" w:themeColor="background1" w:themeShade="A6" w:sz="4" w:space="0"/>
                          <w:right w:val="single" w:color="A6A6A6" w:themeColor="background1" w:themeShade="A6" w:sz="4" w:space="0"/>
                          <w:insideH w:val="single" w:color="A6A6A6" w:themeColor="background1" w:themeShade="A6" w:sz="4" w:space="0"/>
                          <w:insideV w:val="single" w:color="A6A6A6" w:themeColor="background1" w:themeShade="A6" w:sz="4" w:space="0"/>
                        </w:tblBorders>
                        <w:tblLook w:val="04A0"/>
                      </w:tblPr>
                      <w:tblGrid>
                        <w:gridCol w:w="1384"/>
                        <w:gridCol w:w="4678"/>
                        <w:gridCol w:w="1134"/>
                        <w:gridCol w:w="1984"/>
                      </w:tblGrid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7D7977">
                              <w:rPr>
                                <w:b/>
                              </w:rPr>
                              <w:t>Saksnr</w:t>
                            </w:r>
                            <w:proofErr w:type="spellEnd"/>
                          </w:p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Utval</w:t>
                            </w:r>
                            <w:r w:rsidRPr="007D7977" w:rsidR="0072503C">
                              <w:rPr>
                                <w:b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113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Dato</w:t>
                            </w:r>
                          </w:p>
                        </w:tc>
                      </w:tr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tbl>
                            <w:tblPr>
                              <w:tblStyle w:val="Tabellrutenett"/>
                              <w:tblW w:w="0" w:type="auto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ook w:val="04A0"/>
                            </w:tblPr>
                            <w:tblGrid>
                              <w:gridCol w:w="1168"/>
                            </w:tblGrid>
                            <w:tr w:rsidRPr="007D7977" w:rsidR="0051072E" w:rsidTr="00FF0E01">
                              <w:tc>
                                <w:tcPr>
                                  <w:tcW w:w="2158" w:type="dxa"/>
                                </w:tcPr>
                                <w:sdt>
                                  <w:sdtPr>
                                    <w:alias w:val="SaksNummer"/>
                                    <w:tag w:val="SaksNummer"/>
                                    <w:id w:val="-1311858018"/>
                                  </w:sdtPr>
                                  <w:sdtContent>
                                    <w:p w:rsidRPr="007D7977" w:rsidR="0051072E" w:rsidP="007D7977" w:rsidRDefault="00F84427">
                                      <w:r w:rsidRPr="007D7977">
                                        <w:t>040/16.1</w:t>
                                      </w:r>
                                      <w:proofErr w:type="spellStart"/>
                                      <w:r w:rsidRPr="007D7977"/>
                                      <w:proofErr w:type="spellEnd"/>
                                      <w:r w:rsidRPr="007D7977"/>
                                      <w:r w:rsidRPr="007D7977" w:rsidR="0051072E">
                                        <w:rPr>
                                          <w:rStyle w:val="Plassholdertekst"/>
                                          <w:rFonts w:cs="Arial"/>
                                          <w:i/>
                                          <w:color w:val="auto"/>
                                        </w:rPr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:rsidRPr="007D7977" w:rsidR="0051072E" w:rsidP="007D7977" w:rsidRDefault="0051072E"/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rPr>
                                <w:color w:val="808080"/>
                              </w:rPr>
                              <w:alias w:val="OppmeldtTil.Tittel"/>
                              <w:tag w:val="OppmeldtTil.Tittel"/>
                              <w:id w:val="-454019125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Stavanger bispedømmeråd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alias w:val="MøteSak.Type.KortNavn"/>
                            <w:tag w:val="MøteSak.Type.KortNavn"/>
                            <w:id w:val="392783555"/>
                          </w:sdtPr>
                          <w:sdtContent>
                            <w:tc>
                              <w:tcPr>
                                <w:tcW w:w="1134" w:type="dxa"/>
                                <w:tcMar>
                                  <w:top w:w="57" w:type="dxa"/>
                                  <w:bottom w:w="0" w:type="dxa"/>
                                </w:tcMar>
                              </w:tcPr>
                              <w:p w:rsidRPr="007D7977" w:rsidR="0051072E" w:rsidP="007D7977" w:rsidRDefault="0051072E">
                                <w:r w:rsidRPr="007D7977">
                                  <w:t xml:space="preserve">OS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alias w:val="BehandlingsMøte.Start.KortDato"/>
                              <w:tag w:val="BehandlingsMøte.Start.KortDato"/>
                              <w:id w:val="-1422323609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25.08.2016</w:t>
                                </w:r>
                                <w:r w:rsidRPr="007D7977" w:rsidR="0051072E">
                                  <w:rPr>
                                    <w:rStyle w:val="Plassholdertekst"/>
                                    <w:rFonts w:cs="Arial"/>
                                    <w:i/>
                                    <w:color w:val="auto"/>
                                  </w:rPr>
                                </w:r>
                              </w:p>
                            </w:sdtContent>
                          </w:sdt>
                        </w:tc>
                      </w:tr>
                    </w:tbl>
                    <w:p w:rsidRPr="007D7977" w:rsidR="0051072E" w:rsidP="007D7977" w:rsidRDefault="005523D3"/>
                  </w:sdtContent>
                </w:sdt>
                <w:p w:rsidRPr="007D7977" w:rsidR="007D7977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color w:val="808080"/>
                        <w:sz w:val="28"/>
                      </w:rPr>
                      <w:alias w:val="Tittel"/>
                      <w:tag w:val="Tittel"/>
                      <w:id w:val="-853796916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>Referat frå styringssamtale Stavanger_2016 (L)(288588)</w:t>
                      </w:r>
                    </w:sdtContent>
                  </w:sdt>
                </w:p>
                <w:p w:rsidRPr="007D7977" w:rsidR="0051072E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sz w:val="28"/>
                      </w:rPr>
                      <w:alias w:val="Journalpost.Tittel2.Value"/>
                      <w:tag w:val="Journalpost.Tittel2.Value"/>
                      <w:id w:val="954607151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/>
                      </w:r>
                    </w:sdtContent>
                  </w:sdt>
                </w:p>
                <w:sdt>
                  <w:sdtPr>
                    <w:alias w:val="FjernHvisTom(SaksVedlegg)"/>
                    <w:tag w:val="FjernHvisTom(SaksVedlegg)"/>
                    <w:id w:val="28397702"/>
                    <w:placeholder>
                      <w:docPart w:val="81379AA3B6B3464F9B2A6E2B8322485B"/>
                    </w:placeholder>
                    <w:showingPlcHdr/>
                  </w:sdtPr>
                  <w:sdtContent>
                    <w:p w:rsidRPr="007D7977" w:rsidR="00CF303E" w:rsidP="007D7977" w:rsidRDefault="00CF303E">
                      <w:r w:rsidRPr="007D7977">
                        <w:rPr>
                          <w:rStyle w:val="Plassholdertekst"/>
                          <w:rFonts w:cs="Arial"/>
                          <w:b/>
                          <w:color w:val="auto"/>
                          <w:szCs w:val="24"/>
                        </w:rPr>
                        <w:t>Vedlegg</w:t>
                      </w:r>
                      <w:r w:rsidRPr="007D7977">
                        <w:rPr>
                          <w:rStyle w:val="Plassholdertekst"/>
                          <w:rFonts w:cs="Arial"/>
                          <w:b/>
                          <w:color w:val="auto"/>
                          <w:sz w:val="24"/>
                          <w:szCs w:val="24"/>
                        </w:rPr>
                        <w:t>:</w:t>
                      </w:r>
                    </w:p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JFX Referat frå styringssamtale Stavanger_2016</w:t>
                          </w:r>
                        </w:p>
                      </w:sdtContent>
                    </w:sdt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Stavanger_styringssamtale_2016 (L)(288589)</w:t>
                          </w:r>
                        </w:p>
                      </w:sdtContent>
                    </w:sdt>
                  </w:sdtContent>
                </w:sdt>
                <w:p w:rsidRPr="007D7977" w:rsidR="00F600BC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Saksopplysninger:</w:t>
                  </w:r>
                </w:p>
                <w:sdt>
                  <w:sdtPr>
                    <w:alias w:val="SaksTekst"/>
                    <w:tag w:val="SaksTekst"/>
                    <w:id w:val="28397861"/>
                  </w:sdt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ook w:val="04A0"/>
                      </w:tblPr>
                      <w:tblGrid>
                        <w:gridCol w:w="9212"/>
                      </w:tblGrid>
                      <w:tr w:rsidRPr="007D7977" w:rsidR="00F600BC" w:rsidTr="00FF0E01">
                        <w:tc>
                          <w:tcPr>
                            <w:tcW w:w="9212" w:type="dxa"/>
                          </w:tcPr>
                          <w:p w:rsidRPr="007D7977" w:rsidR="00F600BC" w:rsidP="007D7977" w:rsidRDefault="00F600BC"/>
                        </w:tc>
                      </w:tr>
                    </w:tbl>
                    <w:p w:rsidRPr="007D7977" w:rsidR="00F600BC" w:rsidP="007D7977" w:rsidRDefault="005523D3"/>
                  </w:sdtContent>
                </w:sdt>
                <w:p w:rsidRPr="007D7977" w:rsidR="00F600BC" w:rsidP="007D7977" w:rsidRDefault="00F600BC"/>
                <w:p w:rsidRPr="007D7977" w:rsidR="0051072E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Forslag</w:t>
                  </w:r>
                  <w:r w:rsidRPr="007D7977" w:rsidR="0051072E">
                    <w:rPr>
                      <w:b/>
                      <w:sz w:val="28"/>
                    </w:rPr>
                    <w:t xml:space="preserve"> til vedtak:</w:t>
                  </w:r>
                </w:p>
                <w:sdt>
                  <w:sdtPr>
                    <w:alias w:val="Forslag"/>
                    <w:tag w:val="Forslag"/>
                    <w:id w:val="28397929"/>
                  </w:sdtPr>
                  <w:sdtContent>
                    <w:sdt>
                      <w:sdtPr>
                        <w:alias w:val="Tekst"/>
                        <w:tag w:val="Tekst"/>
                        <w:id w:val="28397932"/>
                      </w:sdtPr>
                      <w:sdtContent>
                        <w:tbl>
                          <w:tblPr>
                            <w:tblStyle w:val="Tabellrutenett"/>
                            <w:tblW w:w="0" w:type="auto"/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Look w:val="04A0"/>
                          </w:tblPr>
                          <w:tblGrid>
                            <w:gridCol w:w="9212"/>
                          </w:tblGrid>
                          <w:tr w:rsidRPr="007D7977" w:rsidR="0051072E" w:rsidTr="00FF0E01">
                            <w:tc>
                              <w:tcPr>
                                <w:tcW w:w="9212" w:type="dxa"/>
                              </w:tcPr>
                              <w:p w:rsidRPr="007D7977" w:rsidR="0051072E" w:rsidP="007D7977" w:rsidRDefault="0051072E"/>
                            </w:tc>
                          </w:tr>
                        </w:tbl>
                        <w:p w:rsidRPr="007D7977" w:rsidR="0051072E" w:rsidP="007D7977" w:rsidRDefault="005523D3"/>
                      </w:sdtContent>
                    </w:sdt>
                  </w:sdtContent>
                </w:sdt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ArkivSak.Avdeling.Identitet.Poststed"/>
                      <w:tag w:val="ArkivSak.Avdeling.Identitet.Poststed"/>
                      <w:id w:val="-2045057245"/>
                      <w:text/>
                    </w:sdtPr>
                    <w:sdtContent>
                      <w:r w:rsidRPr="007D7977" w:rsidR="00365DFD">
                        <w:t>STAVANGER</w:t>
                      </w:r>
                    </w:sdtContent>
                  </w:sdt>
                  <w:r w:rsidRPr="007D7977" w:rsidR="0051072E">
                    <w:t xml:space="preserve">, den </w:t>
                  </w:r>
                  <w:sdt>
                    <w:sdtPr>
                      <w:alias w:val="Journalpost.DokDato.Value.KortDato"/>
                      <w:tag w:val="Journalpost.DokDato.Value.KortDato"/>
                      <w:id w:val="17246928"/>
                      <w:text/>
                    </w:sdtPr>
                    <w:sdtContent>
                      <w:r w:rsidRPr="007D7977" w:rsidR="0051072E">
                        <w:t>13.06.2016</w:t>
                      </w:r>
                      <w:proofErr w:type="spellStart"/>
                      <w:r w:rsidRPr="007D7977" w:rsidR="0051072E"/>
                      <w:proofErr w:type="spellEnd"/>
                      <w:r w:rsidRPr="007D7977" w:rsidR="0051072E"/>
                    </w:sdtContent>
                  </w:sdt>
                </w:p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Journalpost.Saksbehandler.Navn"/>
                      <w:tag w:val="Journalpost.Saksbehandler.Navn"/>
                      <w:id w:val="1302654474"/>
                      <w:text/>
                    </w:sdtPr>
                    <w:sdtContent>
                      <w:r w:rsidRPr="007D7977" w:rsidR="0051072E">
                        <w:t>Jorunn Kraft Vistnes</w:t>
                      </w:r>
                    </w:sdtContent>
                  </w:sdt>
                </w:p>
                <w:p w:rsidRPr="007D7977" w:rsidR="00442DD1" w:rsidP="007D7977" w:rsidRDefault="005523D3">
                  <w:sdt>
                    <w:sdtPr>
                      <w:alias w:val="Journalpost.Saksbehandler.Tittel"/>
                      <w:tag w:val="Journalpost.Saksbehandler.Tittel"/>
                      <w:id w:val="-1065405768"/>
                      <w:text/>
                    </w:sdtPr>
                    <w:sdtContent>
                      <w:r w:rsidRPr="007D7977" w:rsidR="0051072E">
                        <w:t>stiftsdirektør</w:t>
                      </w:r>
                    </w:sdtContent>
                  </w:sdt>
                </w:p>
              </w:sdtContent>
            </w:sdt>
            <w:p w:rsidRPr="007D7977" w:rsidR="007D7977" w:rsidRDefault="007D7977"/>
          </w:sdtContent>
        </w:sdt>
      </w:sdtContent>
    </w:sdt>
    <w:sdt>
      <w:sdtPr>
        <w:alias w:val="Saker"/>
        <w:tag w:val="Saker"/>
        <w:id w:val="348979432"/>
      </w:sdtPr>
      <w:sdtEndPr/>
      <w:sdtContent>
        <w:p w:rsidR="000B6241" w:rsidP="00806024" w:rsidRDefault="000B6241">
          <w:r>
            <w:br w:type="page"/>
          </w:r>
        </w:p>
        <w:sdt>
          <w:sdtPr>
            <w:alias w:val="SaksDokumentPlassHolder"/>
            <w:tag w:val="SaksDokumentPlassHolder"/>
            <w:id w:val="797574129"/>
          </w:sdtPr>
          <w:sdtEndPr/>
          <w:sdtContent>
            <w:p w:rsidRPr="003A3363" w:rsidR="0072503C" w:rsidP="007D7977" w:rsidRDefault="0072503C">
              <w:pPr>
                <w:pStyle w:val="Overskrift1"/>
                <w:jc w:val="center"/>
                <w:rPr>
                  <w:color w:val="000000" w:themeColor="text1"/>
                </w:rPr>
              </w:pPr>
              <w:bookmarkStart w:name="_GoBack" w:id="0"/>
              <w:r w:rsidRPr="003A3363">
                <w:rPr>
                  <w:color w:val="000000" w:themeColor="text1"/>
                </w:rPr>
                <w:t>Sakspapir</w:t>
              </w:r>
            </w:p>
            <w:bookmarkEnd w:id="0"/>
            <w:p w:rsidRPr="007D7977" w:rsidR="0072503C" w:rsidP="007D7977" w:rsidRDefault="0072503C"/>
            <w:sdt>
              <w:sdtPr>
                <w:rPr>
                  <w:b/>
                </w:rPr>
                <w:alias w:val="Sak"/>
                <w:tag w:val="Sak"/>
                <w:id w:val="28397537"/>
                <w:placeholder>
                  <w:docPart w:val="C159EFF2622E478F933376F48BD9BA8D"/>
                </w:placeholder>
              </w:sdtPr>
              <w:sdtEndPr>
                <w:rPr>
                  <w:b w:val="0"/>
                </w:rPr>
              </w:sdtEndPr>
              <w:sdtContent>
                <w:tbl>
                  <w:tblPr>
                    <w:tblStyle w:val="Tabellrutenett"/>
                    <w:tblW w:w="0" w:type="auto"/>
                    <w:tblBorders>
                      <w:top w:val="single" w:color="A6A6A6" w:themeColor="background1" w:themeShade="A6" w:sz="4" w:space="0"/>
                      <w:left w:val="single" w:color="A6A6A6" w:themeColor="background1" w:themeShade="A6" w:sz="4" w:space="0"/>
                      <w:bottom w:val="single" w:color="A6A6A6" w:themeColor="background1" w:themeShade="A6" w:sz="4" w:space="0"/>
                      <w:right w:val="single" w:color="A6A6A6" w:themeColor="background1" w:themeShade="A6" w:sz="4" w:space="0"/>
                      <w:insideH w:val="single" w:color="A6A6A6" w:themeColor="background1" w:themeShade="A6" w:sz="4" w:space="0"/>
                      <w:insideV w:val="single" w:color="A6A6A6" w:themeColor="background1" w:themeShade="A6" w:sz="4" w:space="0"/>
                    </w:tblBorders>
                    <w:tblLook w:val="04A0"/>
                  </w:tblPr>
                  <w:tblGrid>
                    <w:gridCol w:w="3070"/>
                    <w:gridCol w:w="3071"/>
                    <w:gridCol w:w="3071"/>
                  </w:tblGrid>
                  <w:tr w:rsidRPr="007D7977" w:rsidR="00E3125F" w:rsidTr="00456B8B">
                    <w:tc>
                      <w:tcPr>
                        <w:tcW w:w="3070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  <w:lang w:val="nn-NO"/>
                          </w:rPr>
                          <w:t>Saksbehandler</w:t>
                        </w:r>
                        <w:proofErr w:type="spellEnd"/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r w:rsidRPr="007D7977">
                          <w:rPr>
                            <w:b/>
                          </w:rPr>
                          <w:t>Arkiv</w:t>
                        </w:r>
                      </w:p>
                    </w:tc>
                    <w:tc>
                      <w:tcPr>
                        <w:tcW w:w="3071" w:type="dxa"/>
                        <w:tcMar>
                          <w:top w:w="57" w:type="dxa"/>
                        </w:tcMar>
                      </w:tcPr>
                      <w:p w:rsidRPr="007D7977" w:rsidR="00E3125F" w:rsidP="007D7977" w:rsidRDefault="00E3125F">
                        <w:pPr>
                          <w:rPr>
                            <w:b/>
                          </w:rPr>
                        </w:pPr>
                        <w:proofErr w:type="spellStart"/>
                        <w:r w:rsidRPr="007D7977">
                          <w:rPr>
                            <w:b/>
                          </w:rPr>
                          <w:t>ArkivsakID</w:t>
                        </w:r>
                        <w:proofErr w:type="spellEnd"/>
                      </w:p>
                    </w:tc>
                  </w:tr>
                  <w:tr w:rsidRPr="007D7977" w:rsidR="00E3125F" w:rsidTr="00456B8B">
                    <w:tc>
                      <w:tcPr>
                        <w:tcW w:w="3070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p w:rsidRPr="007D7977" w:rsidR="00E3125F" w:rsidP="007D7977" w:rsidRDefault="005523D3">
                        <w:sdt>
                          <w:sdtPr>
                            <w:alias w:val="Journalpost.Saksbehandler.Navn"/>
                            <w:tag w:val="Journalpost.Saksbehandler.Navn"/>
                            <w:id w:val="17246916"/>
                            <w:text/>
                          </w:sdtPr>
                          <w:sdtContent>
                            <w:r w:rsidRPr="007D7977" w:rsidR="00E3125F">
                              <w:t>Gunnar Rønnestad</w:t>
                            </w:r>
                          </w:sdtContent>
                        </w:sdt>
                      </w:p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lasseringer.ToString2"/>
                          <w:tag w:val="ArkivSak.Klasseringer.ToString2"/>
                          <w:id w:val="1605456826"/>
                        </w:sdtPr>
                        <w:sdtContent>
                          <w:p w:rsidRPr="007D7977" w:rsidR="001E66AC" w:rsidP="007D7977" w:rsidRDefault="001E66AC">
                            <w:r w:rsidRPr="007D7977">
                              <w:t>BDRSF - 339</w:t>
                            </w:r>
                          </w:p>
                        </w:sdtContent>
                      </w:sdt>
                      <w:p w:rsidRPr="007D7977" w:rsidR="00E3125F" w:rsidP="007D7977" w:rsidRDefault="00E3125F"/>
                    </w:tc>
                    <w:tc>
                      <w:tcPr>
                        <w:tcW w:w="3071" w:type="dxa"/>
                        <w:tcBorders>
                          <w:bottom w:val="single" w:color="A6A6A6" w:themeColor="background1" w:themeShade="A6" w:sz="4" w:space="0"/>
                        </w:tcBorders>
                        <w:tcMar>
                          <w:top w:w="57" w:type="dxa"/>
                        </w:tcMar>
                      </w:tcPr>
                      <w:sdt>
                        <w:sdtPr>
                          <w:alias w:val="ArkivSak.KortID"/>
                          <w:tag w:val="ArkivSak.KortID"/>
                          <w:id w:val="3452533"/>
                        </w:sdtPr>
                        <w:sdtContent>
                          <w:p w:rsidRPr="007D7977" w:rsidR="00E3125F" w:rsidP="007D7977" w:rsidRDefault="00E3125F">
                            <w:r w:rsidRPr="007D7977">
                              <w:t>16/274</w:t>
                            </w:r>
                            <w:proofErr w:type="spellStart"/>
                            <w:r w:rsidRPr="007D7977"/>
                            <w:proofErr w:type="spellEnd"/>
                            <w:r w:rsidRPr="007D7977"/>
                          </w:p>
                        </w:sdtContent>
                      </w:sdt>
                    </w:tc>
                  </w:tr>
                  <w:tr w:rsidRPr="007D7977" w:rsidR="00B2327C" w:rsidTr="00D07B95">
                    <w:tc>
                      <w:tcPr>
                        <w:tcW w:w="3070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  <w:tc>
                      <w:tcPr>
                        <w:tcW w:w="30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Pr="007D7977" w:rsidR="00B2327C" w:rsidP="007D7977" w:rsidRDefault="00B2327C"/>
                    </w:tc>
                  </w:tr>
                </w:tbl>
                <w:p w:rsidRPr="007D7977" w:rsidR="00E3125F" w:rsidP="007D7977" w:rsidRDefault="00E3125F"/>
                <w:sdt>
                  <w:sdtPr>
                    <w:rPr>
                      <w:b/>
                    </w:rPr>
                    <w:alias w:val="AlleOppmeldinger"/>
                    <w:tag w:val="AlleOppmeldinger"/>
                    <w:id w:val="-1586294553"/>
                    <w:placeholder>
                      <w:docPart w:val="7B63455284D24C929C082AF988C3F963"/>
                    </w:placeholder>
                    <w:showingPlcHdr/>
                  </w:sdtPr>
                  <w:sdtEndPr>
                    <w:rPr>
                      <w:b w:val="0"/>
                    </w:rPr>
                  </w:sdtEnd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single" w:color="A6A6A6" w:themeColor="background1" w:themeShade="A6" w:sz="4" w:space="0"/>
                          <w:left w:val="single" w:color="A6A6A6" w:themeColor="background1" w:themeShade="A6" w:sz="4" w:space="0"/>
                          <w:bottom w:val="single" w:color="A6A6A6" w:themeColor="background1" w:themeShade="A6" w:sz="4" w:space="0"/>
                          <w:right w:val="single" w:color="A6A6A6" w:themeColor="background1" w:themeShade="A6" w:sz="4" w:space="0"/>
                          <w:insideH w:val="single" w:color="A6A6A6" w:themeColor="background1" w:themeShade="A6" w:sz="4" w:space="0"/>
                          <w:insideV w:val="single" w:color="A6A6A6" w:themeColor="background1" w:themeShade="A6" w:sz="4" w:space="0"/>
                        </w:tblBorders>
                        <w:tblLook w:val="04A0"/>
                      </w:tblPr>
                      <w:tblGrid>
                        <w:gridCol w:w="1384"/>
                        <w:gridCol w:w="4678"/>
                        <w:gridCol w:w="1134"/>
                        <w:gridCol w:w="1984"/>
                      </w:tblGrid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7D7977">
                              <w:rPr>
                                <w:b/>
                              </w:rPr>
                              <w:t>Saksnr</w:t>
                            </w:r>
                            <w:proofErr w:type="spellEnd"/>
                          </w:p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Utval</w:t>
                            </w:r>
                            <w:r w:rsidRPr="007D7977" w:rsidR="0072503C">
                              <w:rPr>
                                <w:b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113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p w:rsidRPr="007D7977" w:rsidR="0051072E" w:rsidP="007D7977" w:rsidRDefault="0051072E">
                            <w:pPr>
                              <w:rPr>
                                <w:b/>
                              </w:rPr>
                            </w:pPr>
                            <w:r w:rsidRPr="007D7977">
                              <w:rPr>
                                <w:b/>
                              </w:rPr>
                              <w:t>Dato</w:t>
                            </w:r>
                          </w:p>
                        </w:tc>
                      </w:tr>
                      <w:tr w:rsidRPr="007D7977" w:rsidR="0051072E" w:rsidTr="00EA0B93">
                        <w:tc>
                          <w:tcPr>
                            <w:tcW w:w="13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tbl>
                            <w:tblPr>
                              <w:tblStyle w:val="Tabellrutenett"/>
                              <w:tblW w:w="0" w:type="auto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ook w:val="04A0"/>
                            </w:tblPr>
                            <w:tblGrid>
                              <w:gridCol w:w="1168"/>
                            </w:tblGrid>
                            <w:tr w:rsidRPr="007D7977" w:rsidR="0051072E" w:rsidTr="00FF0E01">
                              <w:tc>
                                <w:tcPr>
                                  <w:tcW w:w="2158" w:type="dxa"/>
                                </w:tcPr>
                                <w:sdt>
                                  <w:sdtPr>
                                    <w:alias w:val="SaksNummer"/>
                                    <w:tag w:val="SaksNummer"/>
                                    <w:id w:val="-1311858018"/>
                                  </w:sdtPr>
                                  <w:sdtContent>
                                    <w:p w:rsidRPr="007D7977" w:rsidR="0051072E" w:rsidP="007D7977" w:rsidRDefault="00F84427">
                                      <w:r w:rsidRPr="007D7977">
                                        <w:t>040/16.2</w:t>
                                      </w:r>
                                      <w:proofErr w:type="spellStart"/>
                                      <w:r w:rsidRPr="007D7977"/>
                                      <w:proofErr w:type="spellEnd"/>
                                      <w:r w:rsidRPr="007D7977"/>
                                      <w:r w:rsidRPr="007D7977" w:rsidR="0051072E">
                                        <w:rPr>
                                          <w:rStyle w:val="Plassholdertekst"/>
                                          <w:rFonts w:cs="Arial"/>
                                          <w:i/>
                                          <w:color w:val="auto"/>
                                        </w:rPr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:rsidRPr="007D7977" w:rsidR="0051072E" w:rsidP="007D7977" w:rsidRDefault="0051072E"/>
                        </w:tc>
                        <w:tc>
                          <w:tcPr>
                            <w:tcW w:w="4678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rPr>
                                <w:color w:val="808080"/>
                              </w:rPr>
                              <w:alias w:val="OppmeldtTil.Tittel"/>
                              <w:tag w:val="OppmeldtTil.Tittel"/>
                              <w:id w:val="-454019125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Stavanger bispedømmeråd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alias w:val="MøteSak.Type.KortNavn"/>
                            <w:tag w:val="MøteSak.Type.KortNavn"/>
                            <w:id w:val="392783555"/>
                          </w:sdtPr>
                          <w:sdtContent>
                            <w:tc>
                              <w:tcPr>
                                <w:tcW w:w="1134" w:type="dxa"/>
                                <w:tcMar>
                                  <w:top w:w="57" w:type="dxa"/>
                                  <w:bottom w:w="0" w:type="dxa"/>
                                </w:tcMar>
                              </w:tcPr>
                              <w:p w:rsidRPr="007D7977" w:rsidR="0051072E" w:rsidP="007D7977" w:rsidRDefault="0051072E">
                                <w:r w:rsidRPr="007D7977">
                                  <w:t xml:space="preserve">OS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984" w:type="dxa"/>
                            <w:tcMar>
                              <w:top w:w="57" w:type="dxa"/>
                              <w:bottom w:w="0" w:type="dxa"/>
                            </w:tcMar>
                          </w:tcPr>
                          <w:sdt>
                            <w:sdtPr>
                              <w:alias w:val="BehandlingsMøte.Start.KortDato"/>
                              <w:tag w:val="BehandlingsMøte.Start.KortDato"/>
                              <w:id w:val="-1422323609"/>
                            </w:sdtPr>
                            <w:sdtContent>
                              <w:p w:rsidRPr="007D7977" w:rsidR="0051072E" w:rsidP="007D7977" w:rsidRDefault="00F84427">
                                <w:r w:rsidRPr="007D7977">
                                  <w:t>25.08.2016</w:t>
                                </w:r>
                                <w:r w:rsidRPr="007D7977" w:rsidR="0051072E">
                                  <w:rPr>
                                    <w:rStyle w:val="Plassholdertekst"/>
                                    <w:rFonts w:cs="Arial"/>
                                    <w:i/>
                                    <w:color w:val="auto"/>
                                  </w:rPr>
                                </w:r>
                              </w:p>
                            </w:sdtContent>
                          </w:sdt>
                        </w:tc>
                      </w:tr>
                    </w:tbl>
                    <w:p w:rsidRPr="007D7977" w:rsidR="0051072E" w:rsidP="007D7977" w:rsidRDefault="005523D3"/>
                  </w:sdtContent>
                </w:sdt>
                <w:p w:rsidRPr="007D7977" w:rsidR="007D7977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color w:val="808080"/>
                        <w:sz w:val="28"/>
                      </w:rPr>
                      <w:alias w:val="Tittel"/>
                      <w:tag w:val="Tittel"/>
                      <w:id w:val="-853796916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>Stiftsdirektørens rapport august 2016</w:t>
                      </w:r>
                    </w:sdtContent>
                  </w:sdt>
                </w:p>
                <w:p w:rsidRPr="007D7977" w:rsidR="0051072E" w:rsidP="007D7977" w:rsidRDefault="005523D3">
                  <w:pPr>
                    <w:rPr>
                      <w:b/>
                      <w:sz w:val="28"/>
                    </w:rPr>
                  </w:pPr>
                  <w:sdt>
                    <w:sdtPr>
                      <w:rPr>
                        <w:b/>
                        <w:sz w:val="28"/>
                      </w:rPr>
                      <w:alias w:val="Journalpost.Tittel2.Value"/>
                      <w:tag w:val="Journalpost.Tittel2.Value"/>
                      <w:id w:val="954607151"/>
                      <w:text/>
                    </w:sdtPr>
                    <w:sdtContent>
                      <w:r w:rsidRPr="007D7977" w:rsidR="0051072E">
                        <w:rPr>
                          <w:b/>
                          <w:sz w:val="28"/>
                        </w:rPr>
                        <w:t/>
                      </w:r>
                    </w:sdtContent>
                  </w:sdt>
                </w:p>
                <w:sdt>
                  <w:sdtPr>
                    <w:alias w:val="FjernHvisTom(SaksVedlegg)"/>
                    <w:tag w:val="FjernHvisTom(SaksVedlegg)"/>
                    <w:id w:val="28397702"/>
                    <w:placeholder>
                      <w:docPart w:val="81379AA3B6B3464F9B2A6E2B8322485B"/>
                    </w:placeholder>
                    <w:showingPlcHdr/>
                  </w:sdtPr>
                  <w:sdtContent>
                    <w:p w:rsidRPr="007D7977" w:rsidR="00CF303E" w:rsidP="007D7977" w:rsidRDefault="00CF303E">
                      <w:r w:rsidRPr="007D7977">
                        <w:rPr>
                          <w:rStyle w:val="Plassholdertekst"/>
                          <w:rFonts w:cs="Arial"/>
                          <w:b/>
                          <w:color w:val="auto"/>
                          <w:szCs w:val="24"/>
                        </w:rPr>
                        <w:t>Vedlegg</w:t>
                      </w:r>
                      <w:r w:rsidRPr="007D7977">
                        <w:rPr>
                          <w:rStyle w:val="Plassholdertekst"/>
                          <w:rFonts w:cs="Arial"/>
                          <w:b/>
                          <w:color w:val="auto"/>
                          <w:sz w:val="24"/>
                          <w:szCs w:val="24"/>
                        </w:rPr>
                        <w:t>:</w:t>
                      </w:r>
                    </w:p>
                  </w:sdtContent>
                </w:sdt>
                <w:sdt>
                  <w:sdtPr>
                    <w:rPr>
                      <w:color w:val="808080"/>
                    </w:rPr>
                    <w:alias w:val="SaksVedlegg"/>
                    <w:tag w:val="SaksVedlegg"/>
                    <w:id w:val="28397738"/>
                  </w:sdtPr>
                  <w:sdtContent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28397750"/>
                      </w:sdtPr>
                      <w:sdtContent>
                        <w:p w:rsidRPr="007D7977" w:rsidR="00CF303E" w:rsidP="007D7977" w:rsidRDefault="00CF303E">
                          <w:r w:rsidRPr="007D7977">
                            <w:rPr>
                              <w:rStyle w:val="Plassholdertekst"/>
                              <w:rFonts w:cs="Arial"/>
                              <w:color w:val="auto"/>
                            </w:rPr>
                            <w:t>2016 august stiftsdirektørens rapport</w:t>
                          </w:r>
                        </w:p>
                      </w:sdtContent>
                    </w:sdt>
                  </w:sdtContent>
                </w:sdt>
                <w:p w:rsidRPr="007D7977" w:rsidR="00F600BC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Saksopplysninger:</w:t>
                  </w:r>
                </w:p>
                <w:sdt>
                  <w:sdtPr>
                    <w:alias w:val="SaksTekst"/>
                    <w:tag w:val="SaksTekst"/>
                    <w:id w:val="28397861"/>
                  </w:sdtPr>
                  <w:sdtContent>
                    <w:tbl>
                      <w:tblPr>
                        <w:tblStyle w:val="Tabellrutenett"/>
                        <w:tblW w:w="0" w:type="auto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ook w:val="04A0"/>
                      </w:tblPr>
                      <w:tblGrid>
                        <w:gridCol w:w="9212"/>
                      </w:tblGrid>
                      <w:tr w:rsidRPr="007D7977" w:rsidR="00F600BC" w:rsidTr="00FF0E01">
                        <w:tc>
                          <w:tcPr>
                            <w:tcW w:w="9212" w:type="dxa"/>
                          </w:tcPr>
                          <w:p w:rsidRPr="007D7977" w:rsidR="00F600BC" w:rsidP="007D7977" w:rsidRDefault="00F600BC"/>
                        </w:tc>
                      </w:tr>
                    </w:tbl>
                    <w:p w:rsidRPr="007D7977" w:rsidR="00F600BC" w:rsidP="007D7977" w:rsidRDefault="005523D3"/>
                  </w:sdtContent>
                </w:sdt>
                <w:p w:rsidRPr="007D7977" w:rsidR="00F600BC" w:rsidP="007D7977" w:rsidRDefault="00F600BC"/>
                <w:p w:rsidRPr="007D7977" w:rsidR="0051072E" w:rsidP="007D7977" w:rsidRDefault="00F600BC">
                  <w:pPr>
                    <w:rPr>
                      <w:b/>
                      <w:sz w:val="28"/>
                    </w:rPr>
                  </w:pPr>
                  <w:r w:rsidRPr="007D7977">
                    <w:rPr>
                      <w:b/>
                      <w:sz w:val="28"/>
                    </w:rPr>
                    <w:t>Forslag</w:t>
                  </w:r>
                  <w:r w:rsidRPr="007D7977" w:rsidR="0051072E">
                    <w:rPr>
                      <w:b/>
                      <w:sz w:val="28"/>
                    </w:rPr>
                    <w:t xml:space="preserve"> til vedtak:</w:t>
                  </w:r>
                </w:p>
                <w:sdt>
                  <w:sdtPr>
                    <w:alias w:val="Forslag"/>
                    <w:tag w:val="Forslag"/>
                    <w:id w:val="28397929"/>
                  </w:sdtPr>
                  <w:sdtContent>
                    <w:sdt>
                      <w:sdtPr>
                        <w:alias w:val="Tekst"/>
                        <w:tag w:val="Tekst"/>
                        <w:id w:val="28397932"/>
                      </w:sdtPr>
                      <w:sdtContent>
                        <w:tbl>
                          <w:tblPr>
                            <w:tblStyle w:val="Tabellrutenett"/>
                            <w:tblW w:w="0" w:type="auto"/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Look w:val="04A0"/>
                          </w:tblPr>
                          <w:tblGrid>
                            <w:gridCol w:w="9212"/>
                          </w:tblGrid>
                          <w:tr w:rsidRPr="007D7977" w:rsidR="0051072E" w:rsidTr="00FF0E01">
                            <w:tc>
                              <w:tcPr>
                                <w:tcW w:w="9212" w:type="dxa"/>
                              </w:tcPr>
                              <w:p w:rsidRPr="007D7977" w:rsidR="0051072E" w:rsidP="007D7977" w:rsidRDefault="0051072E"/>
                            </w:tc>
                          </w:tr>
                        </w:tbl>
                        <w:p w:rsidRPr="007D7977" w:rsidR="0051072E" w:rsidP="007D7977" w:rsidRDefault="005523D3"/>
                      </w:sdtContent>
                    </w:sdt>
                  </w:sdtContent>
                </w:sdt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ArkivSak.Avdeling.Identitet.Poststed"/>
                      <w:tag w:val="ArkivSak.Avdeling.Identitet.Poststed"/>
                      <w:id w:val="-2045057245"/>
                      <w:text/>
                    </w:sdtPr>
                    <w:sdtContent>
                      <w:r w:rsidRPr="007D7977" w:rsidR="00365DFD">
                        <w:t>STAVANGER</w:t>
                      </w:r>
                    </w:sdtContent>
                  </w:sdt>
                  <w:r w:rsidRPr="007D7977" w:rsidR="0051072E">
                    <w:t xml:space="preserve">, den </w:t>
                  </w:r>
                  <w:sdt>
                    <w:sdtPr>
                      <w:alias w:val="Journalpost.DokDato.Value.KortDato"/>
                      <w:tag w:val="Journalpost.DokDato.Value.KortDato"/>
                      <w:id w:val="17246928"/>
                      <w:text/>
                    </w:sdtPr>
                    <w:sdtContent>
                      <w:r w:rsidRPr="007D7977" w:rsidR="0051072E">
                        <w:t>19.08.2016</w:t>
                      </w:r>
                      <w:proofErr w:type="spellStart"/>
                      <w:r w:rsidRPr="007D7977" w:rsidR="0051072E"/>
                      <w:proofErr w:type="spellEnd"/>
                      <w:r w:rsidRPr="007D7977" w:rsidR="0051072E"/>
                    </w:sdtContent>
                  </w:sdt>
                </w:p>
                <w:p w:rsidRPr="007D7977" w:rsidR="0051072E" w:rsidP="007D7977" w:rsidRDefault="0051072E"/>
                <w:p w:rsidRPr="007D7977" w:rsidR="0051072E" w:rsidP="007D7977" w:rsidRDefault="005523D3">
                  <w:sdt>
                    <w:sdtPr>
                      <w:alias w:val="Journalpost.Saksbehandler.Navn"/>
                      <w:tag w:val="Journalpost.Saksbehandler.Navn"/>
                      <w:id w:val="1302654474"/>
                      <w:text/>
                    </w:sdtPr>
                    <w:sdtContent>
                      <w:r w:rsidRPr="007D7977" w:rsidR="0051072E">
                        <w:t>Gunnar Rønnestad</w:t>
                      </w:r>
                    </w:sdtContent>
                  </w:sdt>
                </w:p>
                <w:p w:rsidRPr="007D7977" w:rsidR="00442DD1" w:rsidP="007D7977" w:rsidRDefault="005523D3">
                  <w:sdt>
                    <w:sdtPr>
                      <w:alias w:val="Journalpost.Saksbehandler.Tittel"/>
                      <w:tag w:val="Journalpost.Saksbehandler.Tittel"/>
                      <w:id w:val="-1065405768"/>
                      <w:text/>
                    </w:sdtPr>
                    <w:sdtContent>
                      <w:r w:rsidRPr="007D7977" w:rsidR="0051072E">
                        <w:t>assisterende stiftsdirektør</w:t>
                      </w:r>
                    </w:sdtContent>
                  </w:sdt>
                </w:p>
              </w:sdtContent>
            </w:sdt>
            <w:p w:rsidRPr="007D7977" w:rsidR="007D7977" w:rsidRDefault="007D7977"/>
          </w:sdtContent>
        </w:sdt>
      </w:sdtContent>
    </w:sdt>
    <w:sectPr w:rsidRPr="008C4589" w:rsidR="009573F3" w:rsidSect="001B26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B5F" w:rsidRDefault="00672B5F" w:rsidP="00D9600E">
      <w:r>
        <w:separator/>
      </w:r>
    </w:p>
  </w:endnote>
  <w:endnote w:type="continuationSeparator" w:id="0">
    <w:p w:rsidR="00672B5F" w:rsidRDefault="00672B5F" w:rsidP="00D9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08" w:rsidRDefault="00742708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08" w:rsidRDefault="00742708">
    <w:pPr>
      <w:pStyle w:val="Bunn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08" w:rsidRDefault="00742708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B5F" w:rsidRDefault="00672B5F" w:rsidP="00D9600E">
      <w:r>
        <w:separator/>
      </w:r>
    </w:p>
  </w:footnote>
  <w:footnote w:type="continuationSeparator" w:id="0">
    <w:p w:rsidR="00672B5F" w:rsidRDefault="00672B5F" w:rsidP="00D96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08" w:rsidRDefault="00742708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08" w:rsidRDefault="00742708">
    <w:pPr>
      <w:pStyle w:val="Topptekst"/>
    </w:pPr>
  </w:p>
</w:hdr>
</file>

<file path=word/header3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85" w:type="dxa"/>
      <w:tblInd w:w="-107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77"/>
      <w:gridCol w:w="8508"/>
    </w:tblGrid>
    <w:tr w:rsidR="0094195B" w:rsidTr="0094195B">
      <w:trPr>
        <w:cantSplit/>
        <w:trHeight w:val="176"/>
      </w:trPr>
      <w:tc>
        <w:tcPr>
          <w:tcW w:w="1077" w:type="dxa"/>
          <w:vMerge w:val="restart"/>
          <w:tcBorders>
            <w:top w:val="nil"/>
            <w:left w:val="nil"/>
            <w:bottom w:val="nil"/>
            <w:right w:val="nil"/>
          </w:tcBorders>
          <w:noWrap/>
        </w:tcPr>
        <w:p w:rsidR="0094195B" w:rsidRDefault="0094195B">
          <w:pPr>
            <w:ind w:left="-851" w:right="99"/>
            <w:rPr>
              <w:sz w:val="6"/>
              <w:lang w:eastAsia="en-US"/>
            </w:rPr>
          </w:pPr>
        </w:p>
        <w:p w:rsidR="0094195B" w:rsidRDefault="0094195B">
          <w:pPr>
            <w:tabs>
              <w:tab w:val="center" w:pos="510"/>
              <w:tab w:val="right" w:pos="1077"/>
            </w:tabs>
            <w:jc w:val="center"/>
            <w:rPr>
              <w:sz w:val="6"/>
              <w:lang w:eastAsia="en-US"/>
            </w:rPr>
          </w:pPr>
          <w:bookmarkStart w:name="ToppLogo" w:id="1"/>
          <w:bookmarkEnd w:id="1"/>
          <w:r>
            <w:rPr>
              <w:sz w:val="6"/>
              <w:lang w:eastAsia="en-US"/>
            </w:rPr>
            <w:t xml:space="preserve"> </w:t>
          </w:r>
          <w:r>
            <w:rPr>
              <w:noProof/>
              <w:sz w:val="6"/>
            </w:rPr>
            <w:drawing>
              <wp:inline distT="0" distB="0" distL="0" distR="0">
                <wp:extent cx="361950" cy="466725"/>
                <wp:effectExtent l="0" t="0" r="0" b="9525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</w:tcPr>
        <w:p w:rsidR="0094195B" w:rsidRDefault="0094195B">
          <w:pPr>
            <w:rPr>
              <w:rFonts w:ascii="Garamond" w:hAnsi="Garamond" w:cs="Courier New"/>
              <w:b/>
              <w:bCs/>
              <w:noProof/>
              <w:w w:val="80"/>
              <w:sz w:val="2"/>
              <w:szCs w:val="2"/>
              <w:lang w:eastAsia="en-US"/>
            </w:rPr>
          </w:pPr>
        </w:p>
        <w:p w:rsidR="0094195B" w:rsidRDefault="0094195B">
          <w:pPr>
            <w:rPr>
              <w:rFonts w:ascii="Garamond" w:hAnsi="Garamond" w:cs="Courier New"/>
              <w:b/>
              <w:bCs/>
              <w:w w:val="80"/>
              <w:sz w:val="32"/>
              <w:szCs w:val="32"/>
              <w:lang w:eastAsia="en-US"/>
            </w:rPr>
          </w:pPr>
          <w:r>
            <w:rPr>
              <w:rFonts w:ascii="Garamond" w:hAnsi="Garamond" w:cs="Courier New"/>
              <w:b/>
              <w:bCs/>
              <w:noProof/>
              <w:w w:val="80"/>
              <w:sz w:val="32"/>
              <w:szCs w:val="32"/>
              <w:lang w:eastAsia="en-US"/>
            </w:rPr>
            <w:t>DEN NORSKE KIRKE</w:t>
          </w:r>
        </w:p>
      </w:tc>
    </w:tr>
    <w:tr w:rsidR="0094195B" w:rsidTr="0094195B">
      <w:trPr>
        <w:cantSplit/>
        <w:trHeight w:val="274"/>
      </w:trPr>
      <w:tc>
        <w:tcPr>
          <w:tcW w:w="1077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94195B" w:rsidRDefault="0094195B">
          <w:pPr>
            <w:spacing w:line="240" w:lineRule="auto"/>
            <w:rPr>
              <w:sz w:val="6"/>
              <w:lang w:eastAsia="en-US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hideMark/>
        </w:tcPr>
        <w:p w:rsidR="0094195B" w:rsidRDefault="0094195B">
          <w:pPr>
            <w:ind w:left="-14"/>
            <w:rPr>
              <w:rFonts w:ascii="Garamond" w:hAnsi="Garamond"/>
              <w:b/>
              <w:bCs/>
              <w:w w:val="80"/>
              <w:sz w:val="38"/>
              <w:szCs w:val="38"/>
              <w:lang w:eastAsia="en-US"/>
            </w:rPr>
          </w:pPr>
          <w:r>
            <w:rPr>
              <w:lang w:eastAsia="en-US"/>
            </w:rPr>
            <w:t>Stavanger bispedømmeråd</w:t>
          </w:r>
        </w:p>
      </w:tc>
    </w:tr>
  </w:tbl>
  <w:p w:rsidR="00C32C3A" w:rsidP="00D9600E" w:rsidRDefault="00C32C3A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formsDesign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982"/>
    <w:rsid w:val="000068A1"/>
    <w:rsid w:val="000112E1"/>
    <w:rsid w:val="0001237B"/>
    <w:rsid w:val="00013F57"/>
    <w:rsid w:val="00015B6F"/>
    <w:rsid w:val="00020844"/>
    <w:rsid w:val="0003136D"/>
    <w:rsid w:val="0003583F"/>
    <w:rsid w:val="00035A83"/>
    <w:rsid w:val="000453BB"/>
    <w:rsid w:val="00053B37"/>
    <w:rsid w:val="00056E14"/>
    <w:rsid w:val="00057BD3"/>
    <w:rsid w:val="00064DCC"/>
    <w:rsid w:val="00083351"/>
    <w:rsid w:val="00084F09"/>
    <w:rsid w:val="00092836"/>
    <w:rsid w:val="00094B55"/>
    <w:rsid w:val="000A1E90"/>
    <w:rsid w:val="000A4A26"/>
    <w:rsid w:val="000B6207"/>
    <w:rsid w:val="000B6241"/>
    <w:rsid w:val="000C487F"/>
    <w:rsid w:val="000D292B"/>
    <w:rsid w:val="000D410D"/>
    <w:rsid w:val="000E5796"/>
    <w:rsid w:val="000E74A6"/>
    <w:rsid w:val="000F5BEB"/>
    <w:rsid w:val="000F7F15"/>
    <w:rsid w:val="00106283"/>
    <w:rsid w:val="00112E62"/>
    <w:rsid w:val="0011437D"/>
    <w:rsid w:val="0013131F"/>
    <w:rsid w:val="001327FB"/>
    <w:rsid w:val="00146C85"/>
    <w:rsid w:val="00152C3B"/>
    <w:rsid w:val="00155018"/>
    <w:rsid w:val="00160A80"/>
    <w:rsid w:val="001611BD"/>
    <w:rsid w:val="00161CB7"/>
    <w:rsid w:val="0019025A"/>
    <w:rsid w:val="00192A60"/>
    <w:rsid w:val="001A2DD3"/>
    <w:rsid w:val="001B2625"/>
    <w:rsid w:val="001B38F7"/>
    <w:rsid w:val="001C0C17"/>
    <w:rsid w:val="001C3FAB"/>
    <w:rsid w:val="001E181B"/>
    <w:rsid w:val="001F29D5"/>
    <w:rsid w:val="0020148F"/>
    <w:rsid w:val="00204849"/>
    <w:rsid w:val="00220C4F"/>
    <w:rsid w:val="00231BA6"/>
    <w:rsid w:val="00234612"/>
    <w:rsid w:val="00236470"/>
    <w:rsid w:val="00237374"/>
    <w:rsid w:val="002436ED"/>
    <w:rsid w:val="00253818"/>
    <w:rsid w:val="00255208"/>
    <w:rsid w:val="0026476E"/>
    <w:rsid w:val="00265863"/>
    <w:rsid w:val="00267CCD"/>
    <w:rsid w:val="002732C7"/>
    <w:rsid w:val="0029139B"/>
    <w:rsid w:val="002C1168"/>
    <w:rsid w:val="002E0BCD"/>
    <w:rsid w:val="002F2537"/>
    <w:rsid w:val="003040C0"/>
    <w:rsid w:val="0030747F"/>
    <w:rsid w:val="00312F4A"/>
    <w:rsid w:val="00317239"/>
    <w:rsid w:val="00317CA9"/>
    <w:rsid w:val="003333DD"/>
    <w:rsid w:val="00361CE8"/>
    <w:rsid w:val="00376B7D"/>
    <w:rsid w:val="003876F4"/>
    <w:rsid w:val="0039016D"/>
    <w:rsid w:val="003A3B6B"/>
    <w:rsid w:val="003B0E63"/>
    <w:rsid w:val="003E1CA7"/>
    <w:rsid w:val="0041177B"/>
    <w:rsid w:val="0041355A"/>
    <w:rsid w:val="0043211F"/>
    <w:rsid w:val="00437887"/>
    <w:rsid w:val="00440141"/>
    <w:rsid w:val="00450583"/>
    <w:rsid w:val="004802B1"/>
    <w:rsid w:val="004827D7"/>
    <w:rsid w:val="00494F29"/>
    <w:rsid w:val="004B0CCB"/>
    <w:rsid w:val="004B5DA5"/>
    <w:rsid w:val="004D0D5D"/>
    <w:rsid w:val="004D29EE"/>
    <w:rsid w:val="004D57AF"/>
    <w:rsid w:val="004E5E7A"/>
    <w:rsid w:val="004F3F2B"/>
    <w:rsid w:val="005075D7"/>
    <w:rsid w:val="00510E80"/>
    <w:rsid w:val="0052439D"/>
    <w:rsid w:val="00531C27"/>
    <w:rsid w:val="0053559D"/>
    <w:rsid w:val="00546F13"/>
    <w:rsid w:val="00565C42"/>
    <w:rsid w:val="00571321"/>
    <w:rsid w:val="00590EE6"/>
    <w:rsid w:val="005A710E"/>
    <w:rsid w:val="005B0DEA"/>
    <w:rsid w:val="005B380D"/>
    <w:rsid w:val="005C0C45"/>
    <w:rsid w:val="005C6C06"/>
    <w:rsid w:val="005D617D"/>
    <w:rsid w:val="005E03B9"/>
    <w:rsid w:val="005E669B"/>
    <w:rsid w:val="005F3EE5"/>
    <w:rsid w:val="0061094C"/>
    <w:rsid w:val="00621209"/>
    <w:rsid w:val="0063291F"/>
    <w:rsid w:val="00653C91"/>
    <w:rsid w:val="00655EDD"/>
    <w:rsid w:val="00656886"/>
    <w:rsid w:val="006636B7"/>
    <w:rsid w:val="00672B5F"/>
    <w:rsid w:val="006A6FE1"/>
    <w:rsid w:val="006B499E"/>
    <w:rsid w:val="006C055A"/>
    <w:rsid w:val="006D52C5"/>
    <w:rsid w:val="006E6E02"/>
    <w:rsid w:val="006F11CE"/>
    <w:rsid w:val="006F70C6"/>
    <w:rsid w:val="00705C49"/>
    <w:rsid w:val="00712EE2"/>
    <w:rsid w:val="007355D3"/>
    <w:rsid w:val="00737C46"/>
    <w:rsid w:val="00742708"/>
    <w:rsid w:val="00762309"/>
    <w:rsid w:val="00762CB0"/>
    <w:rsid w:val="007745FF"/>
    <w:rsid w:val="00774B2F"/>
    <w:rsid w:val="00791FC6"/>
    <w:rsid w:val="0079416F"/>
    <w:rsid w:val="007A18E8"/>
    <w:rsid w:val="007A32D2"/>
    <w:rsid w:val="007D0E1B"/>
    <w:rsid w:val="007D3E8D"/>
    <w:rsid w:val="007D4863"/>
    <w:rsid w:val="007D7A0A"/>
    <w:rsid w:val="007E3EEA"/>
    <w:rsid w:val="007F0BCA"/>
    <w:rsid w:val="007F26E1"/>
    <w:rsid w:val="007F3FA8"/>
    <w:rsid w:val="00803ECD"/>
    <w:rsid w:val="00806024"/>
    <w:rsid w:val="00811C2F"/>
    <w:rsid w:val="008156D8"/>
    <w:rsid w:val="008245F1"/>
    <w:rsid w:val="00843327"/>
    <w:rsid w:val="00843722"/>
    <w:rsid w:val="008477DC"/>
    <w:rsid w:val="00853F4D"/>
    <w:rsid w:val="00864021"/>
    <w:rsid w:val="008643B4"/>
    <w:rsid w:val="008812DC"/>
    <w:rsid w:val="0088639A"/>
    <w:rsid w:val="00895045"/>
    <w:rsid w:val="008A3691"/>
    <w:rsid w:val="008B0071"/>
    <w:rsid w:val="008C1085"/>
    <w:rsid w:val="008C4589"/>
    <w:rsid w:val="008C78B3"/>
    <w:rsid w:val="008D1D94"/>
    <w:rsid w:val="008D5313"/>
    <w:rsid w:val="008E6AB4"/>
    <w:rsid w:val="00910ED0"/>
    <w:rsid w:val="00917E1F"/>
    <w:rsid w:val="00922FA3"/>
    <w:rsid w:val="00924244"/>
    <w:rsid w:val="00927E8E"/>
    <w:rsid w:val="00932C4D"/>
    <w:rsid w:val="00932EF9"/>
    <w:rsid w:val="00937985"/>
    <w:rsid w:val="0094195B"/>
    <w:rsid w:val="00946B2C"/>
    <w:rsid w:val="00947E74"/>
    <w:rsid w:val="009531C5"/>
    <w:rsid w:val="00955C35"/>
    <w:rsid w:val="009573F3"/>
    <w:rsid w:val="00964816"/>
    <w:rsid w:val="0097097A"/>
    <w:rsid w:val="009736F1"/>
    <w:rsid w:val="009737EF"/>
    <w:rsid w:val="00974D69"/>
    <w:rsid w:val="00987128"/>
    <w:rsid w:val="009919DB"/>
    <w:rsid w:val="009A3BCC"/>
    <w:rsid w:val="009B2726"/>
    <w:rsid w:val="009B75CE"/>
    <w:rsid w:val="009E737E"/>
    <w:rsid w:val="009F7C57"/>
    <w:rsid w:val="00A15E99"/>
    <w:rsid w:val="00A16772"/>
    <w:rsid w:val="00A17F74"/>
    <w:rsid w:val="00A63CA7"/>
    <w:rsid w:val="00A854F7"/>
    <w:rsid w:val="00A86296"/>
    <w:rsid w:val="00A93B1E"/>
    <w:rsid w:val="00A97774"/>
    <w:rsid w:val="00AB553A"/>
    <w:rsid w:val="00AB6B8C"/>
    <w:rsid w:val="00AC633D"/>
    <w:rsid w:val="00AC7AE5"/>
    <w:rsid w:val="00AD2398"/>
    <w:rsid w:val="00AF135A"/>
    <w:rsid w:val="00B15FF9"/>
    <w:rsid w:val="00B20715"/>
    <w:rsid w:val="00B37579"/>
    <w:rsid w:val="00B41F7D"/>
    <w:rsid w:val="00B55291"/>
    <w:rsid w:val="00B55341"/>
    <w:rsid w:val="00B74BAA"/>
    <w:rsid w:val="00B8332E"/>
    <w:rsid w:val="00B83BE0"/>
    <w:rsid w:val="00B83E1B"/>
    <w:rsid w:val="00B96974"/>
    <w:rsid w:val="00BB2EFD"/>
    <w:rsid w:val="00BB6E75"/>
    <w:rsid w:val="00BF2F01"/>
    <w:rsid w:val="00C07D87"/>
    <w:rsid w:val="00C32C3A"/>
    <w:rsid w:val="00C349FF"/>
    <w:rsid w:val="00C433EA"/>
    <w:rsid w:val="00C5001A"/>
    <w:rsid w:val="00C5381B"/>
    <w:rsid w:val="00C72A07"/>
    <w:rsid w:val="00C86763"/>
    <w:rsid w:val="00CA400F"/>
    <w:rsid w:val="00CB58AD"/>
    <w:rsid w:val="00CB6F21"/>
    <w:rsid w:val="00CD03DD"/>
    <w:rsid w:val="00CE0982"/>
    <w:rsid w:val="00CF63BB"/>
    <w:rsid w:val="00CF749C"/>
    <w:rsid w:val="00D41F5A"/>
    <w:rsid w:val="00D527AA"/>
    <w:rsid w:val="00D54AC6"/>
    <w:rsid w:val="00D62BE7"/>
    <w:rsid w:val="00D72EA7"/>
    <w:rsid w:val="00D747BF"/>
    <w:rsid w:val="00D76AFD"/>
    <w:rsid w:val="00D76D1B"/>
    <w:rsid w:val="00D9600E"/>
    <w:rsid w:val="00DA1D81"/>
    <w:rsid w:val="00DA43D7"/>
    <w:rsid w:val="00DA5922"/>
    <w:rsid w:val="00DB2B85"/>
    <w:rsid w:val="00DB46B9"/>
    <w:rsid w:val="00DB5599"/>
    <w:rsid w:val="00DC1C7E"/>
    <w:rsid w:val="00DD52C0"/>
    <w:rsid w:val="00DF6B34"/>
    <w:rsid w:val="00E134D2"/>
    <w:rsid w:val="00E15A7A"/>
    <w:rsid w:val="00E306AA"/>
    <w:rsid w:val="00E30F6D"/>
    <w:rsid w:val="00E33506"/>
    <w:rsid w:val="00E52F25"/>
    <w:rsid w:val="00E54B06"/>
    <w:rsid w:val="00E5787A"/>
    <w:rsid w:val="00E62E93"/>
    <w:rsid w:val="00E7700C"/>
    <w:rsid w:val="00E77DCA"/>
    <w:rsid w:val="00E85489"/>
    <w:rsid w:val="00EA0AFF"/>
    <w:rsid w:val="00EA5D70"/>
    <w:rsid w:val="00EB203F"/>
    <w:rsid w:val="00EB5A82"/>
    <w:rsid w:val="00EC1CDB"/>
    <w:rsid w:val="00EC3518"/>
    <w:rsid w:val="00EC3C84"/>
    <w:rsid w:val="00ED1792"/>
    <w:rsid w:val="00ED4AB7"/>
    <w:rsid w:val="00ED577D"/>
    <w:rsid w:val="00ED62B1"/>
    <w:rsid w:val="00ED6E64"/>
    <w:rsid w:val="00F25FFC"/>
    <w:rsid w:val="00F30520"/>
    <w:rsid w:val="00F33C62"/>
    <w:rsid w:val="00F43631"/>
    <w:rsid w:val="00F4391E"/>
    <w:rsid w:val="00F674C2"/>
    <w:rsid w:val="00F70468"/>
    <w:rsid w:val="00F800DE"/>
    <w:rsid w:val="00F82F6B"/>
    <w:rsid w:val="00F9632B"/>
    <w:rsid w:val="00FA1B93"/>
    <w:rsid w:val="00FB459B"/>
    <w:rsid w:val="00FB5434"/>
    <w:rsid w:val="00FC3866"/>
    <w:rsid w:val="00FC4D90"/>
    <w:rsid w:val="00FC6ADA"/>
    <w:rsid w:val="00FD6CAB"/>
    <w:rsid w:val="00FE2197"/>
    <w:rsid w:val="00FE568A"/>
    <w:rsid w:val="00FE77BC"/>
    <w:rsid w:val="00FF263C"/>
    <w:rsid w:val="00FF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00E"/>
    <w:pPr>
      <w:spacing w:after="0"/>
    </w:pPr>
    <w:rPr>
      <w:rFonts w:eastAsiaTheme="majorEastAsia" w:cs="Arial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9600E"/>
    <w:pPr>
      <w:outlineLvl w:val="0"/>
    </w:pPr>
    <w:rPr>
      <w:rFonts w:ascii="Calibri" w:hAnsi="Calibri"/>
      <w:b/>
      <w:sz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E0982"/>
    <w:pPr>
      <w:keepNext/>
      <w:keepLines/>
      <w:spacing w:before="200"/>
      <w:outlineLvl w:val="1"/>
    </w:pPr>
    <w:rPr>
      <w:rFonts w:asciiTheme="majorHAnsi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E0982"/>
    <w:pPr>
      <w:keepNext/>
      <w:keepLines/>
      <w:spacing w:before="200"/>
      <w:outlineLvl w:val="2"/>
    </w:pPr>
    <w:rPr>
      <w:rFonts w:asciiTheme="majorHAnsi" w:hAnsiTheme="majorHAnsi" w:cstheme="majorBidi"/>
      <w:b/>
      <w:b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CE09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E0982"/>
    <w:rPr>
      <w:rFonts w:ascii="Tahoma" w:eastAsiaTheme="minorEastAsia" w:hAnsi="Tahoma" w:cs="Tahoma"/>
      <w:sz w:val="16"/>
      <w:szCs w:val="1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E09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E0982"/>
    <w:rPr>
      <w:rFonts w:asciiTheme="majorHAnsi" w:eastAsiaTheme="majorEastAsia" w:hAnsiTheme="majorHAnsi" w:cstheme="majorBidi"/>
      <w:b/>
      <w:bCs/>
      <w:color w:val="4F81BD" w:themeColor="accent1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A17F74"/>
    <w:rPr>
      <w:color w:val="808080"/>
    </w:rPr>
  </w:style>
  <w:style w:type="table" w:styleId="Tabellrutenett">
    <w:name w:val="Table Grid"/>
    <w:basedOn w:val="Vanligtabell"/>
    <w:uiPriority w:val="59"/>
    <w:rsid w:val="008E40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9600E"/>
    <w:rPr>
      <w:rFonts w:ascii="Calibri" w:eastAsiaTheme="majorEastAsia" w:hAnsi="Calibri" w:cs="Arial"/>
      <w:b/>
      <w:sz w:val="36"/>
      <w:lang w:eastAsia="nb-NO"/>
    </w:rPr>
  </w:style>
  <w:style w:type="table" w:styleId="Lysskyggelegging-uthevingsfarge5">
    <w:name w:val="Light Shading Accent 5"/>
    <w:basedOn w:val="Vanligtabell"/>
    <w:uiPriority w:val="60"/>
    <w:rsid w:val="009A3BCC"/>
    <w:pPr>
      <w:spacing w:after="0" w:line="240" w:lineRule="auto"/>
    </w:pPr>
    <w:rPr>
      <w:rFonts w:eastAsiaTheme="minorEastAsia"/>
      <w:color w:val="31849B" w:themeColor="accent5" w:themeShade="BF"/>
      <w:lang w:eastAsia="nb-NO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Topptekst">
    <w:name w:val="header"/>
    <w:basedOn w:val="Normal"/>
    <w:link w:val="TopptekstTegn"/>
    <w:uiPriority w:val="99"/>
    <w:unhideWhenUsed/>
    <w:rsid w:val="00C32C3A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32C3A"/>
    <w:rPr>
      <w:rFonts w:eastAsiaTheme="minorEastAsia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32C3A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32C3A"/>
    <w:rPr>
      <w:rFonts w:eastAsiaTheme="minorEastAsia"/>
      <w:lang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00E"/>
    <w:pPr>
      <w:spacing w:after="0"/>
    </w:pPr>
    <w:rPr>
      <w:rFonts w:eastAsiaTheme="majorEastAsia" w:cs="Arial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9600E"/>
    <w:pPr>
      <w:outlineLvl w:val="0"/>
    </w:pPr>
    <w:rPr>
      <w:rFonts w:ascii="Calibri" w:hAnsi="Calibri"/>
      <w:b/>
      <w:sz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E0982"/>
    <w:pPr>
      <w:keepNext/>
      <w:keepLines/>
      <w:spacing w:before="200"/>
      <w:outlineLvl w:val="1"/>
    </w:pPr>
    <w:rPr>
      <w:rFonts w:asciiTheme="majorHAnsi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E0982"/>
    <w:pPr>
      <w:keepNext/>
      <w:keepLines/>
      <w:spacing w:before="200"/>
      <w:outlineLvl w:val="2"/>
    </w:pPr>
    <w:rPr>
      <w:rFonts w:asciiTheme="majorHAnsi" w:hAnsiTheme="majorHAnsi" w:cstheme="majorBidi"/>
      <w:b/>
      <w:b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CE09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E0982"/>
    <w:rPr>
      <w:rFonts w:ascii="Tahoma" w:eastAsiaTheme="minorEastAsia" w:hAnsi="Tahoma" w:cs="Tahoma"/>
      <w:sz w:val="16"/>
      <w:szCs w:val="1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E09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E0982"/>
    <w:rPr>
      <w:rFonts w:asciiTheme="majorHAnsi" w:eastAsiaTheme="majorEastAsia" w:hAnsiTheme="majorHAnsi" w:cstheme="majorBidi"/>
      <w:b/>
      <w:bCs/>
      <w:color w:val="4F81BD" w:themeColor="accent1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A17F74"/>
    <w:rPr>
      <w:color w:val="808080"/>
    </w:rPr>
  </w:style>
  <w:style w:type="table" w:styleId="Tabellrutenett">
    <w:name w:val="Table Grid"/>
    <w:basedOn w:val="Vanligtabell"/>
    <w:uiPriority w:val="59"/>
    <w:rsid w:val="008E40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9600E"/>
    <w:rPr>
      <w:rFonts w:ascii="Calibri" w:eastAsiaTheme="majorEastAsia" w:hAnsi="Calibri" w:cs="Arial"/>
      <w:b/>
      <w:sz w:val="36"/>
      <w:lang w:eastAsia="nb-NO"/>
    </w:rPr>
  </w:style>
  <w:style w:type="table" w:styleId="Lysskyggelegging-uthevingsfarge5">
    <w:name w:val="Light Shading Accent 5"/>
    <w:basedOn w:val="Vanligtabell"/>
    <w:uiPriority w:val="60"/>
    <w:rsid w:val="009A3BCC"/>
    <w:pPr>
      <w:spacing w:after="0" w:line="240" w:lineRule="auto"/>
    </w:pPr>
    <w:rPr>
      <w:rFonts w:eastAsiaTheme="minorEastAsia"/>
      <w:color w:val="31849B" w:themeColor="accent5" w:themeShade="BF"/>
      <w:lang w:eastAsia="nb-NO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Topptekst">
    <w:name w:val="header"/>
    <w:basedOn w:val="Normal"/>
    <w:link w:val="TopptekstTegn"/>
    <w:uiPriority w:val="99"/>
    <w:unhideWhenUsed/>
    <w:rsid w:val="00C32C3A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32C3A"/>
    <w:rPr>
      <w:rFonts w:eastAsiaTheme="minorEastAsia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32C3A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32C3A"/>
    <w:rPr>
      <w:rFonts w:eastAsiaTheme="minorEastAsia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header" Target="/word/header2.xml" Id="rId8" /><Relationship Type="http://schemas.openxmlformats.org/officeDocument/2006/relationships/fontTable" Target="/word/fontTable.xml" Id="rId13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footer" Target="/word/footer3.xml" Id="rId12" /><Relationship Type="http://schemas.microsoft.com/office/2007/relationships/stylesWithEffects" Target="/word/stylesWithEffects.xml" Id="rId2" /><Relationship Type="http://schemas.openxmlformats.org/officeDocument/2006/relationships/styles" Target="/word/styles.xml" Id="rId1" /><Relationship Type="http://schemas.openxmlformats.org/officeDocument/2006/relationships/endnotes" Target="/word/endnotes.xml" Id="rId6" /><Relationship Type="http://schemas.openxmlformats.org/officeDocument/2006/relationships/header" Target="/word/header3.xml" Id="rId11" /><Relationship Type="http://schemas.openxmlformats.org/officeDocument/2006/relationships/footnotes" Target="/word/footnotes.xml" Id="rId5" /><Relationship Type="http://schemas.openxmlformats.org/officeDocument/2006/relationships/theme" Target="/word/theme/theme1.xml" Id="rId15" /><Relationship Type="http://schemas.openxmlformats.org/officeDocument/2006/relationships/footer" Target="/word/footer2.xml" Id="rId10" /><Relationship Type="http://schemas.openxmlformats.org/officeDocument/2006/relationships/webSettings" Target="/word/webSettings.xml" Id="rId4" /><Relationship Type="http://schemas.openxmlformats.org/officeDocument/2006/relationships/footer" Target="/word/footer1.xml" Id="rId9" /><Relationship Type="http://schemas.openxmlformats.org/officeDocument/2006/relationships/glossaryDocument" Target="/word/glossary/document.xml" Id="rId14" /><Relationship Type="http://schemas.openxmlformats.org/officeDocument/2006/relationships/aFChunk" Target="/word/afchunk.rtf" Id="Rf6d08fe6cb164796" /><Relationship Type="http://schemas.openxmlformats.org/officeDocument/2006/relationships/aFChunk" Target="/word/afchunk2.rtf" Id="Rb2a1651a4cff4f3c" /><Relationship Type="http://schemas.openxmlformats.org/officeDocument/2006/relationships/aFChunk" Target="/word/afchunk3.rtf" Id="Rdebd13e665714cd0" /><Relationship Type="http://schemas.openxmlformats.org/officeDocument/2006/relationships/aFChunk" Target="/word/afchunk4.rtf" Id="Ra6b22336287e4d51" /><Relationship Type="http://schemas.openxmlformats.org/officeDocument/2006/relationships/aFChunk" Target="/word/afchunk5.rtf" Id="Re285e1a5d2d440a7" /><Relationship Type="http://schemas.openxmlformats.org/officeDocument/2006/relationships/aFChunk" Target="/word/afchunk6.rtf" Id="R30f2434b743249b4" /><Relationship Type="http://schemas.openxmlformats.org/officeDocument/2006/relationships/aFChunk" Target="/word/afchunk7.rtf" Id="Re88ec41f9f304e51" /><Relationship Type="http://schemas.openxmlformats.org/officeDocument/2006/relationships/aFChunk" Target="/word/afchunk8.rtf" Id="R8810faa0f28f4150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5CBAA7F1E5A4EFC98156DF515F0335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9D0B06-36A7-4C74-9431-C2F4B73EF4FB}"/>
      </w:docPartPr>
      <w:docPartBody>
        <w:p w:rsidR="001A0874" w:rsidRPr="009531C5" w:rsidRDefault="001A0874" w:rsidP="005E03B9">
          <w:pPr>
            <w:rPr>
              <w:rStyle w:val="Overskrift2Tegn"/>
            </w:rPr>
          </w:pPr>
          <w:r w:rsidRPr="009531C5">
            <w:rPr>
              <w:rStyle w:val="Overskrift2Tegn"/>
            </w:rPr>
            <w:t>Sakspapir</w:t>
          </w:r>
        </w:p>
        <w:p w:rsidR="001A0874" w:rsidRDefault="001A0874">
          <w:pPr>
            <w:rPr>
              <w:rStyle w:val="Plassholdertekst"/>
            </w:rPr>
          </w:pPr>
          <w:r>
            <w:rPr>
              <w:rStyle w:val="Plassholdertekst"/>
            </w:rPr>
            <w:br w:type="page"/>
          </w:r>
        </w:p>
        <w:p w:rsidR="000916A4" w:rsidRDefault="000916A4"/>
      </w:docPartBody>
    </w:docPart>
    <w:docPart>
      <w:docPartPr>
        <w:name w:val="6C6EEDCEAB2A406AA4801CB66FA1FAA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4937389-39B3-4DB8-9601-164A2681FD26}"/>
      </w:docPartPr>
      <w:docPartBody>
        <w:p w:rsidR="00863012" w:rsidRDefault="00AD4587" w:rsidP="00AD4587">
          <w:pPr>
            <w:pStyle w:val="6C6EEDCEAB2A406AA4801CB66FA1FAA0"/>
          </w:pPr>
          <w:r w:rsidRPr="00FA13DB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4E3F42C15450449BB6E92919200D24E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100B864-BB92-4F2C-8B0D-303C977CBCA6}"/>
      </w:docPartPr>
      <w:docPartBody>
        <w:p w:rsidR="00863012" w:rsidRDefault="00DA3FBF" w:rsidP="001F0235">
          <w:pPr>
            <w:pStyle w:val="4E3F42C15450449BB6E92919200D24EC56"/>
          </w:pPr>
          <w:r>
            <w:t>&lt;dato&gt;</w:t>
          </w:r>
        </w:p>
      </w:docPartBody>
    </w:docPart>
    <w:docPart>
      <w:docPartPr>
        <w:name w:val="F2C6F68E69244638A9287F1E9F7CD73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634F523-F7B4-4078-925B-E4E59D0C45E6}"/>
      </w:docPartPr>
      <w:docPartBody>
        <w:p w:rsidR="00863012" w:rsidRDefault="00DA3FBF" w:rsidP="001F0235">
          <w:pPr>
            <w:pStyle w:val="F2C6F68E69244638A9287F1E9F7CD73154"/>
          </w:pPr>
          <w:r w:rsidRPr="00112E62">
            <w:t>&lt;sted&gt;</w:t>
          </w:r>
        </w:p>
      </w:docPartBody>
    </w:docPart>
    <w:docPart>
      <w:docPartPr>
        <w:name w:val="DF64F8F03C48436B90028EBE2CB013A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CD5DC47-8963-4290-B76A-15455375624A}"/>
      </w:docPartPr>
      <w:docPartBody>
        <w:p w:rsidR="006D604C" w:rsidRDefault="00DA3FBF" w:rsidP="001F0235">
          <w:pPr>
            <w:pStyle w:val="DF64F8F03C48436B90028EBE2CB013AF42"/>
          </w:pPr>
          <w:r>
            <w:t xml:space="preserve"> </w:t>
          </w:r>
        </w:p>
      </w:docPartBody>
    </w:docPart>
    <w:docPart>
      <w:docPartPr>
        <w:name w:val="FFF84CB2F6254DA382916C25E8871E5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B38B401-03E6-45F2-8E34-F17198A381F1}"/>
      </w:docPartPr>
      <w:docPartBody>
        <w:p w:rsidR="0046120B" w:rsidRDefault="00DA3FBF" w:rsidP="001F0235">
          <w:pPr>
            <w:pStyle w:val="FFF84CB2F6254DA382916C25E8871E5717"/>
          </w:pPr>
          <w:r w:rsidRPr="00112E62">
            <w:t xml:space="preserve">&lt;klokkeslett&gt; </w:t>
          </w:r>
        </w:p>
      </w:docPartBody>
    </w:docPart>
    <w:docPart>
      <w:docPartPr>
        <w:name w:val="D94CEC960BDA458A824353495857EE4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348A32-01CF-49C5-B5BC-FA1FECA60EC7}"/>
      </w:docPartPr>
      <w:docPartBody>
        <w:p w:rsidR="007B6434" w:rsidRDefault="000F4B06" w:rsidP="000F4B06">
          <w:pPr>
            <w:pStyle w:val="D94CEC960BDA458A824353495857EE4D"/>
          </w:pPr>
          <w:r w:rsidRPr="002F653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5E1E5E11B9FB4FF3B9051CFCBA5ACC7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6F9EEE7-4638-45BB-8625-4493431CF0EC}"/>
      </w:docPartPr>
      <w:docPartBody>
        <w:p w:rsidR="00C91E24" w:rsidRDefault="00DA3FBF" w:rsidP="001F0235">
          <w:pPr>
            <w:pStyle w:val="5E1E5E11B9FB4FF3B9051CFCBA5ACC7F4"/>
          </w:pPr>
          <w:r>
            <w:t>&lt;merknad&gt;</w:t>
          </w:r>
        </w:p>
      </w:docPartBody>
    </w:docPart>
    <w:docPart>
      <w:docPartPr>
        <w:name w:val="FA73C086E0BA44589EDFD7CBC38EBF7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1681616-595C-41F2-88F0-9760831B65BB}"/>
      </w:docPartPr>
      <w:docPartBody>
        <w:p w:rsidR="00E35C49" w:rsidRDefault="00DA3FBF" w:rsidP="001F0235">
          <w:pPr>
            <w:pStyle w:val="FA73C086E0BA44589EDFD7CBC38EBF7D2"/>
          </w:pPr>
          <w:r w:rsidRPr="00806024">
            <w:t>Utvalg</w:t>
          </w:r>
        </w:p>
      </w:docPartBody>
    </w:docPart>
    <w:docPart>
      <w:docPartPr>
        <w:name w:val="227903F21F584DFD9677AD37163C27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8BCCC35-6484-40F7-9535-0CB5DBD8DFA8}"/>
      </w:docPartPr>
      <w:docPartBody>
        <w:p w:rsidR="003C458A" w:rsidRDefault="00DA3FBF" w:rsidP="00DA3FBF">
          <w:pPr>
            <w:pStyle w:val="227903F21F584DFD9677AD37163C27FA2"/>
          </w:pPr>
          <w:r w:rsidRPr="00806024">
            <w:rPr>
              <w:rStyle w:val="Overskrift1Tegn"/>
              <w:szCs w:val="36"/>
            </w:rPr>
            <w:t>&lt;</w:t>
          </w:r>
          <w:r w:rsidRPr="00806024">
            <w:rPr>
              <w:rStyle w:val="Overskrift1Tegn"/>
            </w:rPr>
            <w:t>innkalling</w:t>
          </w:r>
          <w:r w:rsidRPr="00806024">
            <w:rPr>
              <w:rStyle w:val="Overskrift1Tegn"/>
              <w:szCs w:val="36"/>
            </w:rPr>
            <w:t>&gt;</w:t>
          </w:r>
        </w:p>
      </w:docPartBody>
    </w:docPart>
    <w:docPart>
      <w:docPartPr>
        <w:name w:val="DB7BF58C241D424887CE6D4DD4935E0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7706062-FF55-4747-AD82-69CDE4983A98}"/>
      </w:docPartPr>
      <w:docPartBody>
        <w:p w:rsidR="00000000" w:rsidRDefault="005C084D" w:rsidP="005C084D">
          <w:pPr>
            <w:pStyle w:val="DB7BF58C241D424887CE6D4DD4935E0E"/>
          </w:pPr>
          <w:r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F0524875709F4C08874691759634298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F618FA3-EE92-4106-A3BC-B895A8B5C3AB}"/>
      </w:docPartPr>
      <w:docPartBody>
        <w:p w:rsidR="00000000" w:rsidRDefault="005C084D" w:rsidP="005C084D">
          <w:pPr>
            <w:pStyle w:val="F0524875709F4C088746917596342984"/>
          </w:pPr>
          <w:r w:rsidRPr="00E52F25">
            <w:t>&lt;tittel&gt;</w:t>
          </w:r>
        </w:p>
      </w:docPartBody>
    </w:docPart>
    <w:docPart>
      <w:docPartPr>
        <w:name w:val="C1F73663455B4D8286A524619A79527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F74F78-C372-461A-9283-F3C9087E9D49}"/>
      </w:docPartPr>
      <w:docPartBody>
        <w:p w:rsidR="00000000" w:rsidRDefault="005C084D" w:rsidP="005C084D">
          <w:pPr>
            <w:pStyle w:val="C1F73663455B4D8286A524619A795276"/>
          </w:pPr>
          <w:r w:rsidRPr="00302676">
            <w:rPr>
              <w:rStyle w:val="Plassholdertekst"/>
            </w:rPr>
            <w:t>Klikk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</w:compat>
  <w:rsids>
    <w:rsidRoot w:val="00497C45"/>
    <w:rsid w:val="00063A56"/>
    <w:rsid w:val="000916A4"/>
    <w:rsid w:val="000A531D"/>
    <w:rsid w:val="000B7480"/>
    <w:rsid w:val="000E18D4"/>
    <w:rsid w:val="000F4B06"/>
    <w:rsid w:val="00107E4A"/>
    <w:rsid w:val="00125D8B"/>
    <w:rsid w:val="001338F7"/>
    <w:rsid w:val="00153A5D"/>
    <w:rsid w:val="001767DE"/>
    <w:rsid w:val="00187DA4"/>
    <w:rsid w:val="001A0874"/>
    <w:rsid w:val="001A33B8"/>
    <w:rsid w:val="001F0235"/>
    <w:rsid w:val="002023A1"/>
    <w:rsid w:val="00202BD7"/>
    <w:rsid w:val="00233A1A"/>
    <w:rsid w:val="002379CB"/>
    <w:rsid w:val="00243627"/>
    <w:rsid w:val="00267FE5"/>
    <w:rsid w:val="00280CC3"/>
    <w:rsid w:val="00312C4E"/>
    <w:rsid w:val="00326349"/>
    <w:rsid w:val="00370776"/>
    <w:rsid w:val="0039134B"/>
    <w:rsid w:val="003B68AF"/>
    <w:rsid w:val="003C458A"/>
    <w:rsid w:val="0040253D"/>
    <w:rsid w:val="004034AD"/>
    <w:rsid w:val="00442312"/>
    <w:rsid w:val="0046120B"/>
    <w:rsid w:val="00480512"/>
    <w:rsid w:val="004960E0"/>
    <w:rsid w:val="00497C45"/>
    <w:rsid w:val="00497F17"/>
    <w:rsid w:val="004B091F"/>
    <w:rsid w:val="004C5644"/>
    <w:rsid w:val="004D59AB"/>
    <w:rsid w:val="004F1EAE"/>
    <w:rsid w:val="004F24C4"/>
    <w:rsid w:val="004F7EAD"/>
    <w:rsid w:val="0050286E"/>
    <w:rsid w:val="00504AD7"/>
    <w:rsid w:val="005318B8"/>
    <w:rsid w:val="0054128F"/>
    <w:rsid w:val="00575273"/>
    <w:rsid w:val="005777B0"/>
    <w:rsid w:val="00592A84"/>
    <w:rsid w:val="005A00DE"/>
    <w:rsid w:val="005B7103"/>
    <w:rsid w:val="005C084D"/>
    <w:rsid w:val="005F2471"/>
    <w:rsid w:val="006546EB"/>
    <w:rsid w:val="0068373A"/>
    <w:rsid w:val="00683D01"/>
    <w:rsid w:val="006D134E"/>
    <w:rsid w:val="006D604C"/>
    <w:rsid w:val="006E7643"/>
    <w:rsid w:val="006F49FC"/>
    <w:rsid w:val="00716464"/>
    <w:rsid w:val="0072027F"/>
    <w:rsid w:val="00744F74"/>
    <w:rsid w:val="00745F58"/>
    <w:rsid w:val="00746861"/>
    <w:rsid w:val="00754AC5"/>
    <w:rsid w:val="00771C9F"/>
    <w:rsid w:val="007966E1"/>
    <w:rsid w:val="007B39E3"/>
    <w:rsid w:val="007B6434"/>
    <w:rsid w:val="00814D4E"/>
    <w:rsid w:val="00832703"/>
    <w:rsid w:val="00840924"/>
    <w:rsid w:val="00863012"/>
    <w:rsid w:val="00863836"/>
    <w:rsid w:val="008B366D"/>
    <w:rsid w:val="009059B0"/>
    <w:rsid w:val="00932DE2"/>
    <w:rsid w:val="00947A35"/>
    <w:rsid w:val="00966E4C"/>
    <w:rsid w:val="00971DB7"/>
    <w:rsid w:val="00973E8E"/>
    <w:rsid w:val="00987E29"/>
    <w:rsid w:val="009C36DA"/>
    <w:rsid w:val="009D1991"/>
    <w:rsid w:val="009D536D"/>
    <w:rsid w:val="009E0DCF"/>
    <w:rsid w:val="00A05213"/>
    <w:rsid w:val="00A43423"/>
    <w:rsid w:val="00A635C0"/>
    <w:rsid w:val="00A70BC4"/>
    <w:rsid w:val="00A902E6"/>
    <w:rsid w:val="00AC1BA3"/>
    <w:rsid w:val="00AD4587"/>
    <w:rsid w:val="00AE6E9D"/>
    <w:rsid w:val="00B13BB3"/>
    <w:rsid w:val="00B26722"/>
    <w:rsid w:val="00B55F86"/>
    <w:rsid w:val="00B564BB"/>
    <w:rsid w:val="00B840DA"/>
    <w:rsid w:val="00B87F45"/>
    <w:rsid w:val="00BA33D8"/>
    <w:rsid w:val="00BA45A4"/>
    <w:rsid w:val="00C01406"/>
    <w:rsid w:val="00C11972"/>
    <w:rsid w:val="00C67C7A"/>
    <w:rsid w:val="00C91E24"/>
    <w:rsid w:val="00CA70C8"/>
    <w:rsid w:val="00CB2112"/>
    <w:rsid w:val="00CD45FF"/>
    <w:rsid w:val="00CE0F8F"/>
    <w:rsid w:val="00CE7912"/>
    <w:rsid w:val="00D301CC"/>
    <w:rsid w:val="00D30E70"/>
    <w:rsid w:val="00D76F52"/>
    <w:rsid w:val="00D87010"/>
    <w:rsid w:val="00D9108D"/>
    <w:rsid w:val="00DA3FBF"/>
    <w:rsid w:val="00DB7510"/>
    <w:rsid w:val="00DF16E0"/>
    <w:rsid w:val="00E013E4"/>
    <w:rsid w:val="00E35C49"/>
    <w:rsid w:val="00E54A93"/>
    <w:rsid w:val="00E54D99"/>
    <w:rsid w:val="00E5798B"/>
    <w:rsid w:val="00E632BE"/>
    <w:rsid w:val="00E73934"/>
    <w:rsid w:val="00E81899"/>
    <w:rsid w:val="00EC1D86"/>
    <w:rsid w:val="00EE3C25"/>
    <w:rsid w:val="00F87F2B"/>
    <w:rsid w:val="00F91D28"/>
    <w:rsid w:val="00FA2B0C"/>
    <w:rsid w:val="00FA7FFE"/>
    <w:rsid w:val="00FC5844"/>
    <w:rsid w:val="00FD3744"/>
    <w:rsid w:val="00FE0F1E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912"/>
  </w:style>
  <w:style w:type="paragraph" w:styleId="Overskrift1">
    <w:name w:val="heading 1"/>
    <w:basedOn w:val="Normal"/>
    <w:next w:val="Normal"/>
    <w:link w:val="Overskrift1Tegn"/>
    <w:uiPriority w:val="9"/>
    <w:qFormat/>
    <w:rsid w:val="00DA3FBF"/>
    <w:pPr>
      <w:spacing w:after="0"/>
      <w:outlineLvl w:val="0"/>
    </w:pPr>
    <w:rPr>
      <w:rFonts w:ascii="Calibri" w:eastAsiaTheme="majorEastAsia" w:hAnsi="Calibri" w:cs="Arial"/>
      <w:b/>
      <w:sz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A0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C084D"/>
    <w:rPr>
      <w:color w:val="808080"/>
    </w:rPr>
  </w:style>
  <w:style w:type="paragraph" w:customStyle="1" w:styleId="D2A05748D2714DF1BDA39D722F1C3192">
    <w:name w:val="D2A05748D2714DF1BDA39D722F1C3192"/>
    <w:rsid w:val="00497C45"/>
  </w:style>
  <w:style w:type="paragraph" w:customStyle="1" w:styleId="90EBCECFF15A4661907FE5DF6EB0D001">
    <w:name w:val="90EBCECFF15A4661907FE5DF6EB0D001"/>
    <w:rsid w:val="00497C45"/>
  </w:style>
  <w:style w:type="paragraph" w:customStyle="1" w:styleId="E72DF0E767814AA79BED608938FC1B15">
    <w:name w:val="E72DF0E767814AA79BED608938FC1B15"/>
    <w:rsid w:val="00497C45"/>
  </w:style>
  <w:style w:type="paragraph" w:customStyle="1" w:styleId="FE61BBCE5D0C4304B78D0E62ACC9322B">
    <w:name w:val="FE61BBCE5D0C4304B78D0E62ACC9322B"/>
    <w:rsid w:val="00497C45"/>
  </w:style>
  <w:style w:type="paragraph" w:customStyle="1" w:styleId="74D5A8FB5AD9409085C45634F6FB8E5E">
    <w:name w:val="74D5A8FB5AD9409085C45634F6FB8E5E"/>
    <w:rsid w:val="00497C45"/>
  </w:style>
  <w:style w:type="paragraph" w:customStyle="1" w:styleId="BA50FE9C1F4248CFB8E6455F3D86CD5A">
    <w:name w:val="BA50FE9C1F4248CFB8E6455F3D86CD5A"/>
    <w:rsid w:val="004D59AB"/>
  </w:style>
  <w:style w:type="paragraph" w:customStyle="1" w:styleId="579B91E2C4B841B4A9F8E68E0952BD61">
    <w:name w:val="579B91E2C4B841B4A9F8E68E0952BD61"/>
    <w:rsid w:val="0039134B"/>
  </w:style>
  <w:style w:type="paragraph" w:customStyle="1" w:styleId="A2B7AFD04A804F31BF1F84962DF56656">
    <w:name w:val="A2B7AFD04A804F31BF1F84962DF56656"/>
    <w:rsid w:val="00E013E4"/>
  </w:style>
  <w:style w:type="paragraph" w:customStyle="1" w:styleId="EE84FF5317504362889B99B30BB5B618">
    <w:name w:val="EE84FF5317504362889B99B30BB5B618"/>
    <w:rsid w:val="00E013E4"/>
  </w:style>
  <w:style w:type="paragraph" w:customStyle="1" w:styleId="A2B7AFD04A804F31BF1F84962DF566561">
    <w:name w:val="A2B7AFD04A804F31BF1F84962DF566561"/>
    <w:rsid w:val="00840924"/>
  </w:style>
  <w:style w:type="paragraph" w:customStyle="1" w:styleId="EE84FF5317504362889B99B30BB5B6181">
    <w:name w:val="EE84FF5317504362889B99B30BB5B6181"/>
    <w:rsid w:val="00840924"/>
  </w:style>
  <w:style w:type="paragraph" w:customStyle="1" w:styleId="A2B7AFD04A804F31BF1F84962DF566562">
    <w:name w:val="A2B7AFD04A804F31BF1F84962DF566562"/>
    <w:rsid w:val="009D1991"/>
  </w:style>
  <w:style w:type="paragraph" w:customStyle="1" w:styleId="FA4C2438333043BEA4B8EDF7C44C9318">
    <w:name w:val="FA4C2438333043BEA4B8EDF7C44C9318"/>
    <w:rsid w:val="009D1991"/>
  </w:style>
  <w:style w:type="paragraph" w:customStyle="1" w:styleId="9BE2D88B32994FCC82B29AA27DE5A383">
    <w:name w:val="9BE2D88B32994FCC82B29AA27DE5A383"/>
    <w:rsid w:val="00863836"/>
  </w:style>
  <w:style w:type="paragraph" w:customStyle="1" w:styleId="387B5C1B07FE43EA97735B18286AFEC5">
    <w:name w:val="387B5C1B07FE43EA97735B18286AFEC5"/>
    <w:rsid w:val="00863836"/>
  </w:style>
  <w:style w:type="paragraph" w:customStyle="1" w:styleId="9BE2D88B32994FCC82B29AA27DE5A3831">
    <w:name w:val="9BE2D88B32994FCC82B29AA27DE5A3831"/>
    <w:rsid w:val="00CE0F8F"/>
  </w:style>
  <w:style w:type="paragraph" w:customStyle="1" w:styleId="95C0F2CF66394C218A07116359BF29A1">
    <w:name w:val="95C0F2CF66394C218A07116359BF29A1"/>
    <w:rsid w:val="00CE0F8F"/>
  </w:style>
  <w:style w:type="paragraph" w:customStyle="1" w:styleId="5694DB777620462B8335A056B204ADBC">
    <w:name w:val="5694DB777620462B8335A056B204ADBC"/>
    <w:rsid w:val="00442312"/>
  </w:style>
  <w:style w:type="paragraph" w:customStyle="1" w:styleId="9228575FACA64F5195818C0725092600">
    <w:name w:val="9228575FACA64F5195818C0725092600"/>
    <w:rsid w:val="00442312"/>
  </w:style>
  <w:style w:type="paragraph" w:customStyle="1" w:styleId="9228575FACA64F5195818C07250926001">
    <w:name w:val="9228575FACA64F5195818C07250926001"/>
    <w:rsid w:val="00E5798B"/>
  </w:style>
  <w:style w:type="paragraph" w:customStyle="1" w:styleId="DABD184607BF4A8FAD8DCFC1A8547098">
    <w:name w:val="DABD184607BF4A8FAD8DCFC1A8547098"/>
    <w:rsid w:val="00E5798B"/>
  </w:style>
  <w:style w:type="paragraph" w:customStyle="1" w:styleId="9BE2D88B32994FCC82B29AA27DE5A3832">
    <w:name w:val="9BE2D88B32994FCC82B29AA27DE5A3832"/>
    <w:rsid w:val="00E5798B"/>
  </w:style>
  <w:style w:type="paragraph" w:customStyle="1" w:styleId="9228575FACA64F5195818C07250926002">
    <w:name w:val="9228575FACA64F5195818C07250926002"/>
    <w:rsid w:val="00497F17"/>
  </w:style>
  <w:style w:type="paragraph" w:customStyle="1" w:styleId="DABD184607BF4A8FAD8DCFC1A85470981">
    <w:name w:val="DABD184607BF4A8FAD8DCFC1A85470981"/>
    <w:rsid w:val="00497F17"/>
  </w:style>
  <w:style w:type="paragraph" w:customStyle="1" w:styleId="9228575FACA64F5195818C07250926003">
    <w:name w:val="9228575FACA64F5195818C07250926003"/>
    <w:rsid w:val="007966E1"/>
  </w:style>
  <w:style w:type="paragraph" w:customStyle="1" w:styleId="DABD184607BF4A8FAD8DCFC1A85470982">
    <w:name w:val="DABD184607BF4A8FAD8DCFC1A85470982"/>
    <w:rsid w:val="007966E1"/>
  </w:style>
  <w:style w:type="paragraph" w:customStyle="1" w:styleId="29D2DF61780C4FC88CD24A769E00671A">
    <w:name w:val="29D2DF61780C4FC88CD24A769E00671A"/>
    <w:rsid w:val="007966E1"/>
  </w:style>
  <w:style w:type="paragraph" w:customStyle="1" w:styleId="6A041011D6DC400897008D49E879EBD8">
    <w:name w:val="6A041011D6DC400897008D49E879EBD8"/>
    <w:rsid w:val="007966E1"/>
  </w:style>
  <w:style w:type="paragraph" w:customStyle="1" w:styleId="9228575FACA64F5195818C07250926004">
    <w:name w:val="9228575FACA64F5195818C07250926004"/>
    <w:rsid w:val="001A0874"/>
  </w:style>
  <w:style w:type="paragraph" w:customStyle="1" w:styleId="DABD184607BF4A8FAD8DCFC1A85470983">
    <w:name w:val="DABD184607BF4A8FAD8DCFC1A85470983"/>
    <w:rsid w:val="001A0874"/>
  </w:style>
  <w:style w:type="paragraph" w:customStyle="1" w:styleId="6A041011D6DC400897008D49E879EBD81">
    <w:name w:val="6A041011D6DC400897008D49E879EBD81"/>
    <w:rsid w:val="001A0874"/>
  </w:style>
  <w:style w:type="character" w:customStyle="1" w:styleId="Overskrift2Tegn">
    <w:name w:val="Overskrift 2 Tegn"/>
    <w:basedOn w:val="Standardskriftforavsnitt"/>
    <w:link w:val="Overskrift2"/>
    <w:uiPriority w:val="9"/>
    <w:rsid w:val="001A0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91111A5E0B0B483B94C0D4B67EA5FCCC">
    <w:name w:val="91111A5E0B0B483B94C0D4B67EA5FCCC"/>
    <w:rsid w:val="001A0874"/>
  </w:style>
  <w:style w:type="paragraph" w:customStyle="1" w:styleId="F8633B214EC843EFAFB3FC76DA7BC3CA">
    <w:name w:val="F8633B214EC843EFAFB3FC76DA7BC3CA"/>
    <w:rsid w:val="001A0874"/>
  </w:style>
  <w:style w:type="paragraph" w:customStyle="1" w:styleId="5B3B05479E2B44869A9A84B2B1DDD97D">
    <w:name w:val="5B3B05479E2B44869A9A84B2B1DDD97D"/>
    <w:rsid w:val="001A0874"/>
  </w:style>
  <w:style w:type="paragraph" w:customStyle="1" w:styleId="9228575FACA64F5195818C07250926005">
    <w:name w:val="9228575FACA64F5195818C07250926005"/>
    <w:rsid w:val="001A0874"/>
  </w:style>
  <w:style w:type="paragraph" w:customStyle="1" w:styleId="DABD184607BF4A8FAD8DCFC1A85470984">
    <w:name w:val="DABD184607BF4A8FAD8DCFC1A85470984"/>
    <w:rsid w:val="001A0874"/>
  </w:style>
  <w:style w:type="paragraph" w:customStyle="1" w:styleId="6A041011D6DC400897008D49E879EBD82">
    <w:name w:val="6A041011D6DC400897008D49E879EBD82"/>
    <w:rsid w:val="001A0874"/>
  </w:style>
  <w:style w:type="paragraph" w:customStyle="1" w:styleId="9228575FACA64F5195818C07250926006">
    <w:name w:val="9228575FACA64F5195818C07250926006"/>
    <w:rsid w:val="000916A4"/>
  </w:style>
  <w:style w:type="paragraph" w:customStyle="1" w:styleId="DABD184607BF4A8FAD8DCFC1A85470985">
    <w:name w:val="DABD184607BF4A8FAD8DCFC1A85470985"/>
    <w:rsid w:val="000916A4"/>
  </w:style>
  <w:style w:type="paragraph" w:customStyle="1" w:styleId="6A041011D6DC400897008D49E879EBD83">
    <w:name w:val="6A041011D6DC400897008D49E879EBD83"/>
    <w:rsid w:val="000916A4"/>
  </w:style>
  <w:style w:type="paragraph" w:customStyle="1" w:styleId="91111A5E0B0B483B94C0D4B67EA5FCCC1">
    <w:name w:val="91111A5E0B0B483B94C0D4B67EA5FCCC1"/>
    <w:rsid w:val="000916A4"/>
  </w:style>
  <w:style w:type="paragraph" w:customStyle="1" w:styleId="F8633B214EC843EFAFB3FC76DA7BC3CA1">
    <w:name w:val="F8633B214EC843EFAFB3FC76DA7BC3CA1"/>
    <w:rsid w:val="000916A4"/>
  </w:style>
  <w:style w:type="paragraph" w:customStyle="1" w:styleId="4B07C687A1B14A84B5EC88281D667C5D">
    <w:name w:val="4B07C687A1B14A84B5EC88281D667C5D"/>
    <w:rsid w:val="000916A4"/>
  </w:style>
  <w:style w:type="paragraph" w:customStyle="1" w:styleId="009D7C157A53456E894902952C693CAC">
    <w:name w:val="009D7C157A53456E894902952C693CAC"/>
    <w:rsid w:val="000916A4"/>
  </w:style>
  <w:style w:type="paragraph" w:customStyle="1" w:styleId="7A60BFA517F047FB970A0617899B8F69">
    <w:name w:val="7A60BFA517F047FB970A0617899B8F69"/>
    <w:rsid w:val="000916A4"/>
  </w:style>
  <w:style w:type="paragraph" w:customStyle="1" w:styleId="9228575FACA64F5195818C07250926007">
    <w:name w:val="9228575FACA64F5195818C07250926007"/>
    <w:rsid w:val="009059B0"/>
  </w:style>
  <w:style w:type="paragraph" w:customStyle="1" w:styleId="DABD184607BF4A8FAD8DCFC1A85470986">
    <w:name w:val="DABD184607BF4A8FAD8DCFC1A85470986"/>
    <w:rsid w:val="009059B0"/>
  </w:style>
  <w:style w:type="paragraph" w:customStyle="1" w:styleId="6A041011D6DC400897008D49E879EBD84">
    <w:name w:val="6A041011D6DC400897008D49E879EBD84"/>
    <w:rsid w:val="009059B0"/>
  </w:style>
  <w:style w:type="paragraph" w:customStyle="1" w:styleId="4B07C687A1B14A84B5EC88281D667C5D1">
    <w:name w:val="4B07C687A1B14A84B5EC88281D667C5D1"/>
    <w:rsid w:val="009059B0"/>
  </w:style>
  <w:style w:type="paragraph" w:customStyle="1" w:styleId="009D7C157A53456E894902952C693CAC1">
    <w:name w:val="009D7C157A53456E894902952C693CAC1"/>
    <w:rsid w:val="009059B0"/>
  </w:style>
  <w:style w:type="paragraph" w:customStyle="1" w:styleId="9228575FACA64F5195818C07250926008">
    <w:name w:val="9228575FACA64F5195818C07250926008"/>
    <w:rsid w:val="004F7EAD"/>
  </w:style>
  <w:style w:type="paragraph" w:customStyle="1" w:styleId="DABD184607BF4A8FAD8DCFC1A85470987">
    <w:name w:val="DABD184607BF4A8FAD8DCFC1A85470987"/>
    <w:rsid w:val="004F7EAD"/>
  </w:style>
  <w:style w:type="paragraph" w:customStyle="1" w:styleId="6A041011D6DC400897008D49E879EBD85">
    <w:name w:val="6A041011D6DC400897008D49E879EBD85"/>
    <w:rsid w:val="004F7EAD"/>
  </w:style>
  <w:style w:type="paragraph" w:customStyle="1" w:styleId="4B07C687A1B14A84B5EC88281D667C5D2">
    <w:name w:val="4B07C687A1B14A84B5EC88281D667C5D2"/>
    <w:rsid w:val="004F7EAD"/>
  </w:style>
  <w:style w:type="paragraph" w:customStyle="1" w:styleId="009D7C157A53456E894902952C693CAC2">
    <w:name w:val="009D7C157A53456E894902952C693CAC2"/>
    <w:rsid w:val="004F7EAD"/>
  </w:style>
  <w:style w:type="paragraph" w:customStyle="1" w:styleId="1251EC0DE8BF4BBFA91B960FEBC09665">
    <w:name w:val="1251EC0DE8BF4BBFA91B960FEBC09665"/>
    <w:rsid w:val="004F7EAD"/>
  </w:style>
  <w:style w:type="paragraph" w:customStyle="1" w:styleId="C84991FB2E1B4B99AA03F6B9E6B6BC4D">
    <w:name w:val="C84991FB2E1B4B99AA03F6B9E6B6BC4D"/>
    <w:rsid w:val="004F7EAD"/>
  </w:style>
  <w:style w:type="paragraph" w:customStyle="1" w:styleId="4B387633786146FC9E4BC76FD0808B9B">
    <w:name w:val="4B387633786146FC9E4BC76FD0808B9B"/>
    <w:rsid w:val="004F7EAD"/>
  </w:style>
  <w:style w:type="paragraph" w:customStyle="1" w:styleId="CC33F347A3CD4E59B5C0F942F5239C7B">
    <w:name w:val="CC33F347A3CD4E59B5C0F942F5239C7B"/>
    <w:rsid w:val="004F7EAD"/>
  </w:style>
  <w:style w:type="paragraph" w:customStyle="1" w:styleId="27EE4C34FCED4002BDE0A28CDEB7D392">
    <w:name w:val="27EE4C34FCED4002BDE0A28CDEB7D392"/>
    <w:rsid w:val="004F7EAD"/>
  </w:style>
  <w:style w:type="paragraph" w:customStyle="1" w:styleId="9228575FACA64F5195818C07250926009">
    <w:name w:val="9228575FACA64F5195818C07250926009"/>
    <w:rsid w:val="00BA45A4"/>
  </w:style>
  <w:style w:type="paragraph" w:customStyle="1" w:styleId="DABD184607BF4A8FAD8DCFC1A85470988">
    <w:name w:val="DABD184607BF4A8FAD8DCFC1A85470988"/>
    <w:rsid w:val="00BA45A4"/>
  </w:style>
  <w:style w:type="paragraph" w:customStyle="1" w:styleId="6A041011D6DC400897008D49E879EBD86">
    <w:name w:val="6A041011D6DC400897008D49E879EBD86"/>
    <w:rsid w:val="00BA45A4"/>
  </w:style>
  <w:style w:type="paragraph" w:customStyle="1" w:styleId="4B07C687A1B14A84B5EC88281D667C5D3">
    <w:name w:val="4B07C687A1B14A84B5EC88281D667C5D3"/>
    <w:rsid w:val="00BA45A4"/>
  </w:style>
  <w:style w:type="paragraph" w:customStyle="1" w:styleId="009D7C157A53456E894902952C693CAC3">
    <w:name w:val="009D7C157A53456E894902952C693CAC3"/>
    <w:rsid w:val="00BA45A4"/>
  </w:style>
  <w:style w:type="paragraph" w:customStyle="1" w:styleId="9228575FACA64F5195818C072509260010">
    <w:name w:val="9228575FACA64F5195818C072509260010"/>
    <w:rsid w:val="00B13BB3"/>
  </w:style>
  <w:style w:type="paragraph" w:customStyle="1" w:styleId="DABD184607BF4A8FAD8DCFC1A85470989">
    <w:name w:val="DABD184607BF4A8FAD8DCFC1A85470989"/>
    <w:rsid w:val="00B13BB3"/>
  </w:style>
  <w:style w:type="paragraph" w:customStyle="1" w:styleId="6A041011D6DC400897008D49E879EBD87">
    <w:name w:val="6A041011D6DC400897008D49E879EBD87"/>
    <w:rsid w:val="00B13BB3"/>
  </w:style>
  <w:style w:type="paragraph" w:customStyle="1" w:styleId="4B07C687A1B14A84B5EC88281D667C5D4">
    <w:name w:val="4B07C687A1B14A84B5EC88281D667C5D4"/>
    <w:rsid w:val="00B13BB3"/>
  </w:style>
  <w:style w:type="paragraph" w:customStyle="1" w:styleId="009D7C157A53456E894902952C693CAC4">
    <w:name w:val="009D7C157A53456E894902952C693CAC4"/>
    <w:rsid w:val="00B13BB3"/>
  </w:style>
  <w:style w:type="paragraph" w:customStyle="1" w:styleId="9228575FACA64F5195818C072509260011">
    <w:name w:val="9228575FACA64F5195818C072509260011"/>
    <w:rsid w:val="003B68AF"/>
  </w:style>
  <w:style w:type="paragraph" w:customStyle="1" w:styleId="DABD184607BF4A8FAD8DCFC1A854709810">
    <w:name w:val="DABD184607BF4A8FAD8DCFC1A854709810"/>
    <w:rsid w:val="003B68AF"/>
  </w:style>
  <w:style w:type="paragraph" w:customStyle="1" w:styleId="6A041011D6DC400897008D49E879EBD88">
    <w:name w:val="6A041011D6DC400897008D49E879EBD88"/>
    <w:rsid w:val="003B68AF"/>
  </w:style>
  <w:style w:type="paragraph" w:customStyle="1" w:styleId="9228575FACA64F5195818C072509260012">
    <w:name w:val="9228575FACA64F5195818C072509260012"/>
    <w:rsid w:val="00187DA4"/>
  </w:style>
  <w:style w:type="paragraph" w:customStyle="1" w:styleId="DABD184607BF4A8FAD8DCFC1A854709811">
    <w:name w:val="DABD184607BF4A8FAD8DCFC1A854709811"/>
    <w:rsid w:val="00187DA4"/>
  </w:style>
  <w:style w:type="paragraph" w:customStyle="1" w:styleId="6A041011D6DC400897008D49E879EBD89">
    <w:name w:val="6A041011D6DC400897008D49E879EBD89"/>
    <w:rsid w:val="00187DA4"/>
  </w:style>
  <w:style w:type="paragraph" w:customStyle="1" w:styleId="4B07C687A1B14A84B5EC88281D667C5D5">
    <w:name w:val="4B07C687A1B14A84B5EC88281D667C5D5"/>
    <w:rsid w:val="00187D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5">
    <w:name w:val="009D7C157A53456E894902952C693CAC5"/>
    <w:rsid w:val="00187D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228575FACA64F5195818C072509260013">
    <w:name w:val="9228575FACA64F5195818C072509260013"/>
    <w:rsid w:val="00480512"/>
  </w:style>
  <w:style w:type="paragraph" w:customStyle="1" w:styleId="DABD184607BF4A8FAD8DCFC1A854709812">
    <w:name w:val="DABD184607BF4A8FAD8DCFC1A854709812"/>
    <w:rsid w:val="00480512"/>
  </w:style>
  <w:style w:type="paragraph" w:customStyle="1" w:styleId="6A041011D6DC400897008D49E879EBD810">
    <w:name w:val="6A041011D6DC400897008D49E879EBD810"/>
    <w:rsid w:val="00480512"/>
  </w:style>
  <w:style w:type="paragraph" w:customStyle="1" w:styleId="4B07C687A1B14A84B5EC88281D667C5D6">
    <w:name w:val="4B07C687A1B14A84B5EC88281D667C5D6"/>
    <w:rsid w:val="004805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6">
    <w:name w:val="009D7C157A53456E894902952C693CAC6"/>
    <w:rsid w:val="004805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228575FACA64F5195818C072509260014">
    <w:name w:val="9228575FACA64F5195818C072509260014"/>
    <w:rsid w:val="007B39E3"/>
  </w:style>
  <w:style w:type="paragraph" w:customStyle="1" w:styleId="DABD184607BF4A8FAD8DCFC1A854709813">
    <w:name w:val="DABD184607BF4A8FAD8DCFC1A854709813"/>
    <w:rsid w:val="007B39E3"/>
  </w:style>
  <w:style w:type="paragraph" w:customStyle="1" w:styleId="6A041011D6DC400897008D49E879EBD811">
    <w:name w:val="6A041011D6DC400897008D49E879EBD811"/>
    <w:rsid w:val="007B39E3"/>
  </w:style>
  <w:style w:type="paragraph" w:customStyle="1" w:styleId="4B07C687A1B14A84B5EC88281D667C5D7">
    <w:name w:val="4B07C687A1B14A84B5EC88281D667C5D7"/>
    <w:rsid w:val="007B39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7">
    <w:name w:val="009D7C157A53456E894902952C693CAC7"/>
    <w:rsid w:val="007B39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AC670D204BC4A2EBAA49E69E6F04BCC">
    <w:name w:val="0AC670D204BC4A2EBAA49E69E6F04BCC"/>
    <w:rsid w:val="007B39E3"/>
  </w:style>
  <w:style w:type="paragraph" w:customStyle="1" w:styleId="B22DC144F2DA4EE2AF31282A848CE30D">
    <w:name w:val="B22DC144F2DA4EE2AF31282A848CE30D"/>
    <w:rsid w:val="007B39E3"/>
  </w:style>
  <w:style w:type="paragraph" w:customStyle="1" w:styleId="0E267E4E72D242668CC4D7A3B98B633A">
    <w:name w:val="0E267E4E72D242668CC4D7A3B98B633A"/>
    <w:rsid w:val="007B39E3"/>
  </w:style>
  <w:style w:type="paragraph" w:customStyle="1" w:styleId="7B690E5421E548219A016ACF5F166AA8">
    <w:name w:val="7B690E5421E548219A016ACF5F166AA8"/>
    <w:rsid w:val="007B39E3"/>
  </w:style>
  <w:style w:type="paragraph" w:customStyle="1" w:styleId="9228575FACA64F5195818C072509260015">
    <w:name w:val="9228575FACA64F5195818C072509260015"/>
    <w:rsid w:val="006D134E"/>
  </w:style>
  <w:style w:type="paragraph" w:customStyle="1" w:styleId="DABD184607BF4A8FAD8DCFC1A854709814">
    <w:name w:val="DABD184607BF4A8FAD8DCFC1A854709814"/>
    <w:rsid w:val="006D134E"/>
  </w:style>
  <w:style w:type="paragraph" w:customStyle="1" w:styleId="6A041011D6DC400897008D49E879EBD812">
    <w:name w:val="6A041011D6DC400897008D49E879EBD812"/>
    <w:rsid w:val="006D134E"/>
  </w:style>
  <w:style w:type="paragraph" w:customStyle="1" w:styleId="4B07C687A1B14A84B5EC88281D667C5D8">
    <w:name w:val="4B07C687A1B14A84B5EC88281D667C5D8"/>
    <w:rsid w:val="006D13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8">
    <w:name w:val="009D7C157A53456E894902952C693CAC8"/>
    <w:rsid w:val="006D13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228575FACA64F5195818C072509260016">
    <w:name w:val="9228575FACA64F5195818C072509260016"/>
    <w:rsid w:val="005777B0"/>
  </w:style>
  <w:style w:type="paragraph" w:customStyle="1" w:styleId="DABD184607BF4A8FAD8DCFC1A854709815">
    <w:name w:val="DABD184607BF4A8FAD8DCFC1A854709815"/>
    <w:rsid w:val="005777B0"/>
  </w:style>
  <w:style w:type="paragraph" w:customStyle="1" w:styleId="6A041011D6DC400897008D49E879EBD813">
    <w:name w:val="6A041011D6DC400897008D49E879EBD813"/>
    <w:rsid w:val="005777B0"/>
  </w:style>
  <w:style w:type="paragraph" w:customStyle="1" w:styleId="4B07C687A1B14A84B5EC88281D667C5D9">
    <w:name w:val="4B07C687A1B14A84B5EC88281D667C5D9"/>
    <w:rsid w:val="005777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9">
    <w:name w:val="009D7C157A53456E894902952C693CAC9"/>
    <w:rsid w:val="005777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228575FACA64F5195818C072509260017">
    <w:name w:val="9228575FACA64F5195818C072509260017"/>
    <w:rsid w:val="00D301CC"/>
  </w:style>
  <w:style w:type="paragraph" w:customStyle="1" w:styleId="DABD184607BF4A8FAD8DCFC1A854709816">
    <w:name w:val="DABD184607BF4A8FAD8DCFC1A854709816"/>
    <w:rsid w:val="00D301CC"/>
  </w:style>
  <w:style w:type="paragraph" w:customStyle="1" w:styleId="6A041011D6DC400897008D49E879EBD814">
    <w:name w:val="6A041011D6DC400897008D49E879EBD814"/>
    <w:rsid w:val="00D301CC"/>
  </w:style>
  <w:style w:type="paragraph" w:customStyle="1" w:styleId="4B07C687A1B14A84B5EC88281D667C5D10">
    <w:name w:val="4B07C687A1B14A84B5EC88281D667C5D10"/>
    <w:rsid w:val="00D301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0">
    <w:name w:val="009D7C157A53456E894902952C693CAC10"/>
    <w:rsid w:val="00D301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3AEA52194A9F413FBF14EA07BED9E565">
    <w:name w:val="3AEA52194A9F413FBF14EA07BED9E565"/>
    <w:rsid w:val="00D301CC"/>
  </w:style>
  <w:style w:type="paragraph" w:customStyle="1" w:styleId="31F8FDB1EF414DEAB365C083C390AC67">
    <w:name w:val="31F8FDB1EF414DEAB365C083C390AC67"/>
    <w:rsid w:val="00D301CC"/>
  </w:style>
  <w:style w:type="paragraph" w:customStyle="1" w:styleId="E6615A8466A142D6AFA9156D7584DA34">
    <w:name w:val="E6615A8466A142D6AFA9156D7584DA34"/>
    <w:rsid w:val="00D301CC"/>
  </w:style>
  <w:style w:type="paragraph" w:customStyle="1" w:styleId="7134C4ECF7A64FE98B43347EF88DAB96">
    <w:name w:val="7134C4ECF7A64FE98B43347EF88DAB96"/>
    <w:rsid w:val="00D301CC"/>
  </w:style>
  <w:style w:type="paragraph" w:customStyle="1" w:styleId="9228575FACA64F5195818C072509260018">
    <w:name w:val="9228575FACA64F5195818C072509260018"/>
    <w:rsid w:val="00AE6E9D"/>
  </w:style>
  <w:style w:type="paragraph" w:customStyle="1" w:styleId="DABD184607BF4A8FAD8DCFC1A854709817">
    <w:name w:val="DABD184607BF4A8FAD8DCFC1A854709817"/>
    <w:rsid w:val="00AE6E9D"/>
  </w:style>
  <w:style w:type="paragraph" w:customStyle="1" w:styleId="6A041011D6DC400897008D49E879EBD815">
    <w:name w:val="6A041011D6DC400897008D49E879EBD815"/>
    <w:rsid w:val="00AE6E9D"/>
  </w:style>
  <w:style w:type="paragraph" w:customStyle="1" w:styleId="4B07C687A1B14A84B5EC88281D667C5D11">
    <w:name w:val="4B07C687A1B14A84B5EC88281D667C5D11"/>
    <w:rsid w:val="00AE6E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1">
    <w:name w:val="009D7C157A53456E894902952C693CAC11"/>
    <w:rsid w:val="00AE6E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31F8FDB1EF414DEAB365C083C390AC671">
    <w:name w:val="31F8FDB1EF414DEAB365C083C390AC671"/>
    <w:rsid w:val="00AE6E9D"/>
  </w:style>
  <w:style w:type="paragraph" w:customStyle="1" w:styleId="7134C4ECF7A64FE98B43347EF88DAB961">
    <w:name w:val="7134C4ECF7A64FE98B43347EF88DAB961"/>
    <w:rsid w:val="00AE6E9D"/>
  </w:style>
  <w:style w:type="paragraph" w:customStyle="1" w:styleId="E3AA16DB6E19480CA3D2B867FB05FC10">
    <w:name w:val="E3AA16DB6E19480CA3D2B867FB05FC10"/>
    <w:rsid w:val="00AE6E9D"/>
  </w:style>
  <w:style w:type="paragraph" w:customStyle="1" w:styleId="2C37F51B9E7749A8950BED6B37B1B323">
    <w:name w:val="2C37F51B9E7749A8950BED6B37B1B323"/>
    <w:rsid w:val="00AE6E9D"/>
  </w:style>
  <w:style w:type="paragraph" w:customStyle="1" w:styleId="9228575FACA64F5195818C072509260019">
    <w:name w:val="9228575FACA64F5195818C072509260019"/>
    <w:rsid w:val="00932DE2"/>
  </w:style>
  <w:style w:type="paragraph" w:customStyle="1" w:styleId="DABD184607BF4A8FAD8DCFC1A854709818">
    <w:name w:val="DABD184607BF4A8FAD8DCFC1A854709818"/>
    <w:rsid w:val="00932DE2"/>
  </w:style>
  <w:style w:type="paragraph" w:customStyle="1" w:styleId="6A041011D6DC400897008D49E879EBD816">
    <w:name w:val="6A041011D6DC400897008D49E879EBD816"/>
    <w:rsid w:val="00932DE2"/>
  </w:style>
  <w:style w:type="paragraph" w:customStyle="1" w:styleId="4B07C687A1B14A84B5EC88281D667C5D12">
    <w:name w:val="4B07C687A1B14A84B5EC88281D667C5D12"/>
    <w:rsid w:val="00932D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2">
    <w:name w:val="009D7C157A53456E894902952C693CAC12"/>
    <w:rsid w:val="00932D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C37F51B9E7749A8950BED6B37B1B3231">
    <w:name w:val="2C37F51B9E7749A8950BED6B37B1B3231"/>
    <w:rsid w:val="00932DE2"/>
  </w:style>
  <w:style w:type="paragraph" w:customStyle="1" w:styleId="565EAD4F12BA442BAFDDD0574B516E98">
    <w:name w:val="565EAD4F12BA442BAFDDD0574B516E98"/>
    <w:rsid w:val="00932DE2"/>
  </w:style>
  <w:style w:type="paragraph" w:customStyle="1" w:styleId="C477A16B8D8A4E59B7468A6A46CF46FD">
    <w:name w:val="C477A16B8D8A4E59B7468A6A46CF46FD"/>
    <w:rsid w:val="00932DE2"/>
  </w:style>
  <w:style w:type="paragraph" w:customStyle="1" w:styleId="E59C7DCD12E34DE5BA15DE6B57D2A5B8">
    <w:name w:val="E59C7DCD12E34DE5BA15DE6B57D2A5B8"/>
    <w:rsid w:val="00932DE2"/>
  </w:style>
  <w:style w:type="paragraph" w:customStyle="1" w:styleId="C2393E55B9494B288D2269F75562A753">
    <w:name w:val="C2393E55B9494B288D2269F75562A753"/>
    <w:rsid w:val="00932DE2"/>
  </w:style>
  <w:style w:type="paragraph" w:customStyle="1" w:styleId="9228575FACA64F5195818C072509260020">
    <w:name w:val="9228575FACA64F5195818C072509260020"/>
    <w:rsid w:val="00AC1BA3"/>
  </w:style>
  <w:style w:type="paragraph" w:customStyle="1" w:styleId="DABD184607BF4A8FAD8DCFC1A854709819">
    <w:name w:val="DABD184607BF4A8FAD8DCFC1A854709819"/>
    <w:rsid w:val="00AC1BA3"/>
  </w:style>
  <w:style w:type="paragraph" w:customStyle="1" w:styleId="6A041011D6DC400897008D49E879EBD817">
    <w:name w:val="6A041011D6DC400897008D49E879EBD817"/>
    <w:rsid w:val="00AC1BA3"/>
  </w:style>
  <w:style w:type="paragraph" w:customStyle="1" w:styleId="4B07C687A1B14A84B5EC88281D667C5D13">
    <w:name w:val="4B07C687A1B14A84B5EC88281D667C5D13"/>
    <w:rsid w:val="00AC1B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3">
    <w:name w:val="009D7C157A53456E894902952C693CAC13"/>
    <w:rsid w:val="00AC1B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59C7DCD12E34DE5BA15DE6B57D2A5B81">
    <w:name w:val="E59C7DCD12E34DE5BA15DE6B57D2A5B81"/>
    <w:rsid w:val="00AC1BA3"/>
  </w:style>
  <w:style w:type="paragraph" w:customStyle="1" w:styleId="01B183BB5744445BB20EDF014A388E7E">
    <w:name w:val="01B183BB5744445BB20EDF014A388E7E"/>
    <w:rsid w:val="00AC1BA3"/>
  </w:style>
  <w:style w:type="paragraph" w:customStyle="1" w:styleId="E74C3B96BAE044DB8430EA3C91504B25">
    <w:name w:val="E74C3B96BAE044DB8430EA3C91504B25"/>
    <w:rsid w:val="00AC1BA3"/>
  </w:style>
  <w:style w:type="paragraph" w:customStyle="1" w:styleId="E40B60BCDAB844AD9D09438995396A7A">
    <w:name w:val="E40B60BCDAB844AD9D09438995396A7A"/>
    <w:rsid w:val="00AC1BA3"/>
  </w:style>
  <w:style w:type="paragraph" w:customStyle="1" w:styleId="9228575FACA64F5195818C072509260021">
    <w:name w:val="9228575FACA64F5195818C072509260021"/>
    <w:rsid w:val="00EC1D86"/>
  </w:style>
  <w:style w:type="paragraph" w:customStyle="1" w:styleId="DABD184607BF4A8FAD8DCFC1A854709820">
    <w:name w:val="DABD184607BF4A8FAD8DCFC1A854709820"/>
    <w:rsid w:val="00EC1D86"/>
  </w:style>
  <w:style w:type="paragraph" w:customStyle="1" w:styleId="E40B60BCDAB844AD9D09438995396A7A1">
    <w:name w:val="E40B60BCDAB844AD9D09438995396A7A1"/>
    <w:rsid w:val="00EC1D86"/>
  </w:style>
  <w:style w:type="paragraph" w:customStyle="1" w:styleId="6A041011D6DC400897008D49E879EBD818">
    <w:name w:val="6A041011D6DC400897008D49E879EBD818"/>
    <w:rsid w:val="00EC1D86"/>
  </w:style>
  <w:style w:type="paragraph" w:customStyle="1" w:styleId="4B07C687A1B14A84B5EC88281D667C5D14">
    <w:name w:val="4B07C687A1B14A84B5EC88281D667C5D14"/>
    <w:rsid w:val="00EC1D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4">
    <w:name w:val="009D7C157A53456E894902952C693CAC14"/>
    <w:rsid w:val="00EC1D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59C7DCD12E34DE5BA15DE6B57D2A5B82">
    <w:name w:val="E59C7DCD12E34DE5BA15DE6B57D2A5B82"/>
    <w:rsid w:val="00EC1D86"/>
  </w:style>
  <w:style w:type="paragraph" w:customStyle="1" w:styleId="9228575FACA64F5195818C072509260022">
    <w:name w:val="9228575FACA64F5195818C072509260022"/>
    <w:rsid w:val="00E81899"/>
  </w:style>
  <w:style w:type="paragraph" w:customStyle="1" w:styleId="DABD184607BF4A8FAD8DCFC1A854709821">
    <w:name w:val="DABD184607BF4A8FAD8DCFC1A854709821"/>
    <w:rsid w:val="00E81899"/>
  </w:style>
  <w:style w:type="paragraph" w:customStyle="1" w:styleId="E40B60BCDAB844AD9D09438995396A7A2">
    <w:name w:val="E40B60BCDAB844AD9D09438995396A7A2"/>
    <w:rsid w:val="00E81899"/>
  </w:style>
  <w:style w:type="paragraph" w:customStyle="1" w:styleId="6A041011D6DC400897008D49E879EBD819">
    <w:name w:val="6A041011D6DC400897008D49E879EBD819"/>
    <w:rsid w:val="00E81899"/>
  </w:style>
  <w:style w:type="paragraph" w:customStyle="1" w:styleId="4B07C687A1B14A84B5EC88281D667C5D15">
    <w:name w:val="4B07C687A1B14A84B5EC88281D667C5D15"/>
    <w:rsid w:val="00E818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5">
    <w:name w:val="009D7C157A53456E894902952C693CAC15"/>
    <w:rsid w:val="00E818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59C7DCD12E34DE5BA15DE6B57D2A5B83">
    <w:name w:val="E59C7DCD12E34DE5BA15DE6B57D2A5B83"/>
    <w:rsid w:val="00E81899"/>
  </w:style>
  <w:style w:type="paragraph" w:customStyle="1" w:styleId="37E3BEB8AF6448ECBEC65236B74AA326">
    <w:name w:val="37E3BEB8AF6448ECBEC65236B74AA326"/>
    <w:rsid w:val="00E81899"/>
  </w:style>
  <w:style w:type="paragraph" w:customStyle="1" w:styleId="697243F0546B4A2EBC114E6529B6B5B4">
    <w:name w:val="697243F0546B4A2EBC114E6529B6B5B4"/>
    <w:rsid w:val="00E81899"/>
  </w:style>
  <w:style w:type="paragraph" w:customStyle="1" w:styleId="1119DD227B8744AF8500066A1B822C0E">
    <w:name w:val="1119DD227B8744AF8500066A1B822C0E"/>
    <w:rsid w:val="00E81899"/>
  </w:style>
  <w:style w:type="paragraph" w:customStyle="1" w:styleId="A15E67B005AF49F6B198BBE5309BCFFC">
    <w:name w:val="A15E67B005AF49F6B198BBE5309BCFFC"/>
    <w:rsid w:val="00E81899"/>
  </w:style>
  <w:style w:type="paragraph" w:customStyle="1" w:styleId="80B0EFA4FC8A47E29BD59E5F4D63EA9C">
    <w:name w:val="80B0EFA4FC8A47E29BD59E5F4D63EA9C"/>
    <w:rsid w:val="00E81899"/>
  </w:style>
  <w:style w:type="paragraph" w:customStyle="1" w:styleId="BA9A60A4F4A74C499A234B9998F38055">
    <w:name w:val="BA9A60A4F4A74C499A234B9998F38055"/>
    <w:rsid w:val="00E81899"/>
  </w:style>
  <w:style w:type="paragraph" w:customStyle="1" w:styleId="9228575FACA64F5195818C072509260023">
    <w:name w:val="9228575FACA64F5195818C072509260023"/>
    <w:rsid w:val="00E81899"/>
  </w:style>
  <w:style w:type="paragraph" w:customStyle="1" w:styleId="DABD184607BF4A8FAD8DCFC1A854709822">
    <w:name w:val="DABD184607BF4A8FAD8DCFC1A854709822"/>
    <w:rsid w:val="00E81899"/>
  </w:style>
  <w:style w:type="paragraph" w:customStyle="1" w:styleId="9228575FACA64F5195818C072509260024">
    <w:name w:val="9228575FACA64F5195818C072509260024"/>
    <w:rsid w:val="0068373A"/>
  </w:style>
  <w:style w:type="paragraph" w:customStyle="1" w:styleId="DABD184607BF4A8FAD8DCFC1A854709823">
    <w:name w:val="DABD184607BF4A8FAD8DCFC1A854709823"/>
    <w:rsid w:val="0068373A"/>
  </w:style>
  <w:style w:type="paragraph" w:customStyle="1" w:styleId="E40B60BCDAB844AD9D09438995396A7A3">
    <w:name w:val="E40B60BCDAB844AD9D09438995396A7A3"/>
    <w:rsid w:val="0068373A"/>
  </w:style>
  <w:style w:type="paragraph" w:customStyle="1" w:styleId="6A041011D6DC400897008D49E879EBD820">
    <w:name w:val="6A041011D6DC400897008D49E879EBD820"/>
    <w:rsid w:val="0068373A"/>
  </w:style>
  <w:style w:type="paragraph" w:customStyle="1" w:styleId="4B07C687A1B14A84B5EC88281D667C5D16">
    <w:name w:val="4B07C687A1B14A84B5EC88281D667C5D16"/>
    <w:rsid w:val="006837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6">
    <w:name w:val="009D7C157A53456E894902952C693CAC16"/>
    <w:rsid w:val="006837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697243F0546B4A2EBC114E6529B6B5B41">
    <w:name w:val="697243F0546B4A2EBC114E6529B6B5B41"/>
    <w:rsid w:val="0068373A"/>
  </w:style>
  <w:style w:type="paragraph" w:customStyle="1" w:styleId="BA9A60A4F4A74C499A234B9998F380551">
    <w:name w:val="BA9A60A4F4A74C499A234B9998F380551"/>
    <w:rsid w:val="0068373A"/>
  </w:style>
  <w:style w:type="paragraph" w:customStyle="1" w:styleId="A1D9D6E9F0DB4C1CB9E97C4833309726">
    <w:name w:val="A1D9D6E9F0DB4C1CB9E97C4833309726"/>
    <w:rsid w:val="0068373A"/>
  </w:style>
  <w:style w:type="paragraph" w:customStyle="1" w:styleId="A2F2F86316DC4403B08E9C25373FAAAA">
    <w:name w:val="A2F2F86316DC4403B08E9C25373FAAAA"/>
    <w:rsid w:val="0068373A"/>
  </w:style>
  <w:style w:type="paragraph" w:customStyle="1" w:styleId="239191EB100D464181EAE3CC470E6667">
    <w:name w:val="239191EB100D464181EAE3CC470E6667"/>
    <w:rsid w:val="0068373A"/>
  </w:style>
  <w:style w:type="paragraph" w:customStyle="1" w:styleId="90148977E8C343D895A66ED6A536ACB1">
    <w:name w:val="90148977E8C343D895A66ED6A536ACB1"/>
    <w:rsid w:val="0068373A"/>
  </w:style>
  <w:style w:type="paragraph" w:customStyle="1" w:styleId="39D09759DA2047B093D3A0FC0A6A446A">
    <w:name w:val="39D09759DA2047B093D3A0FC0A6A446A"/>
    <w:rsid w:val="0068373A"/>
  </w:style>
  <w:style w:type="paragraph" w:customStyle="1" w:styleId="03744975CA894FB189BB80021E13EC27">
    <w:name w:val="03744975CA894FB189BB80021E13EC27"/>
    <w:rsid w:val="0068373A"/>
  </w:style>
  <w:style w:type="paragraph" w:customStyle="1" w:styleId="866786E3DA254261A3D988EE0DFC928E">
    <w:name w:val="866786E3DA254261A3D988EE0DFC928E"/>
    <w:rsid w:val="0068373A"/>
  </w:style>
  <w:style w:type="paragraph" w:customStyle="1" w:styleId="E473325CCF8245DB841629EBD95CB6BC">
    <w:name w:val="E473325CCF8245DB841629EBD95CB6BC"/>
    <w:rsid w:val="0068373A"/>
  </w:style>
  <w:style w:type="paragraph" w:customStyle="1" w:styleId="E26C5690AA424F0EB414B4FD0FCDDE71">
    <w:name w:val="E26C5690AA424F0EB414B4FD0FCDDE71"/>
    <w:rsid w:val="0068373A"/>
  </w:style>
  <w:style w:type="paragraph" w:customStyle="1" w:styleId="A3FC6DB1F05F41AB8D30F6EDB741863C">
    <w:name w:val="A3FC6DB1F05F41AB8D30F6EDB741863C"/>
    <w:rsid w:val="0068373A"/>
  </w:style>
  <w:style w:type="paragraph" w:customStyle="1" w:styleId="9228575FACA64F5195818C072509260025">
    <w:name w:val="9228575FACA64F5195818C072509260025"/>
    <w:rsid w:val="00A70BC4"/>
  </w:style>
  <w:style w:type="paragraph" w:customStyle="1" w:styleId="DABD184607BF4A8FAD8DCFC1A854709824">
    <w:name w:val="DABD184607BF4A8FAD8DCFC1A854709824"/>
    <w:rsid w:val="00A70BC4"/>
  </w:style>
  <w:style w:type="paragraph" w:customStyle="1" w:styleId="E40B60BCDAB844AD9D09438995396A7A4">
    <w:name w:val="E40B60BCDAB844AD9D09438995396A7A4"/>
    <w:rsid w:val="00A70BC4"/>
  </w:style>
  <w:style w:type="paragraph" w:customStyle="1" w:styleId="6A041011D6DC400897008D49E879EBD821">
    <w:name w:val="6A041011D6DC400897008D49E879EBD821"/>
    <w:rsid w:val="00A70BC4"/>
  </w:style>
  <w:style w:type="paragraph" w:customStyle="1" w:styleId="4B07C687A1B14A84B5EC88281D667C5D17">
    <w:name w:val="4B07C687A1B14A84B5EC88281D667C5D17"/>
    <w:rsid w:val="00A70B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7">
    <w:name w:val="009D7C157A53456E894902952C693CAC17"/>
    <w:rsid w:val="00A70B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1">
    <w:name w:val="E26C5690AA424F0EB414B4FD0FCDDE711"/>
    <w:rsid w:val="00A70BC4"/>
  </w:style>
  <w:style w:type="paragraph" w:customStyle="1" w:styleId="9228575FACA64F5195818C072509260026">
    <w:name w:val="9228575FACA64F5195818C072509260026"/>
    <w:rsid w:val="00E54A93"/>
  </w:style>
  <w:style w:type="paragraph" w:customStyle="1" w:styleId="DABD184607BF4A8FAD8DCFC1A854709825">
    <w:name w:val="DABD184607BF4A8FAD8DCFC1A854709825"/>
    <w:rsid w:val="00E54A93"/>
  </w:style>
  <w:style w:type="paragraph" w:customStyle="1" w:styleId="E40B60BCDAB844AD9D09438995396A7A5">
    <w:name w:val="E40B60BCDAB844AD9D09438995396A7A5"/>
    <w:rsid w:val="00E54A93"/>
  </w:style>
  <w:style w:type="paragraph" w:customStyle="1" w:styleId="6A041011D6DC400897008D49E879EBD822">
    <w:name w:val="6A041011D6DC400897008D49E879EBD822"/>
    <w:rsid w:val="00E54A93"/>
  </w:style>
  <w:style w:type="paragraph" w:customStyle="1" w:styleId="4B07C687A1B14A84B5EC88281D667C5D18">
    <w:name w:val="4B07C687A1B14A84B5EC88281D667C5D18"/>
    <w:rsid w:val="00E54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8">
    <w:name w:val="009D7C157A53456E894902952C693CAC18"/>
    <w:rsid w:val="00E54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2">
    <w:name w:val="E26C5690AA424F0EB414B4FD0FCDDE712"/>
    <w:rsid w:val="00E54A93"/>
  </w:style>
  <w:style w:type="paragraph" w:customStyle="1" w:styleId="9228575FACA64F5195818C072509260027">
    <w:name w:val="9228575FACA64F5195818C072509260027"/>
    <w:rsid w:val="00716464"/>
  </w:style>
  <w:style w:type="paragraph" w:customStyle="1" w:styleId="DABD184607BF4A8FAD8DCFC1A854709826">
    <w:name w:val="DABD184607BF4A8FAD8DCFC1A854709826"/>
    <w:rsid w:val="00716464"/>
  </w:style>
  <w:style w:type="paragraph" w:customStyle="1" w:styleId="E40B60BCDAB844AD9D09438995396A7A6">
    <w:name w:val="E40B60BCDAB844AD9D09438995396A7A6"/>
    <w:rsid w:val="00716464"/>
  </w:style>
  <w:style w:type="paragraph" w:customStyle="1" w:styleId="6A041011D6DC400897008D49E879EBD823">
    <w:name w:val="6A041011D6DC400897008D49E879EBD823"/>
    <w:rsid w:val="00716464"/>
  </w:style>
  <w:style w:type="paragraph" w:customStyle="1" w:styleId="4B07C687A1B14A84B5EC88281D667C5D19">
    <w:name w:val="4B07C687A1B14A84B5EC88281D667C5D19"/>
    <w:rsid w:val="007164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9">
    <w:name w:val="009D7C157A53456E894902952C693CAC19"/>
    <w:rsid w:val="007164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3">
    <w:name w:val="E26C5690AA424F0EB414B4FD0FCDDE713"/>
    <w:rsid w:val="00716464"/>
  </w:style>
  <w:style w:type="paragraph" w:customStyle="1" w:styleId="9228575FACA64F5195818C072509260028">
    <w:name w:val="9228575FACA64F5195818C072509260028"/>
    <w:rsid w:val="00716464"/>
  </w:style>
  <w:style w:type="paragraph" w:customStyle="1" w:styleId="DABD184607BF4A8FAD8DCFC1A854709827">
    <w:name w:val="DABD184607BF4A8FAD8DCFC1A854709827"/>
    <w:rsid w:val="00716464"/>
  </w:style>
  <w:style w:type="paragraph" w:customStyle="1" w:styleId="9228575FACA64F5195818C072509260029">
    <w:name w:val="9228575FACA64F5195818C072509260029"/>
    <w:rsid w:val="006546EB"/>
  </w:style>
  <w:style w:type="paragraph" w:customStyle="1" w:styleId="DABD184607BF4A8FAD8DCFC1A854709828">
    <w:name w:val="DABD184607BF4A8FAD8DCFC1A854709828"/>
    <w:rsid w:val="006546EB"/>
  </w:style>
  <w:style w:type="paragraph" w:customStyle="1" w:styleId="E40B60BCDAB844AD9D09438995396A7A7">
    <w:name w:val="E40B60BCDAB844AD9D09438995396A7A7"/>
    <w:rsid w:val="006546EB"/>
  </w:style>
  <w:style w:type="paragraph" w:customStyle="1" w:styleId="6A041011D6DC400897008D49E879EBD824">
    <w:name w:val="6A041011D6DC400897008D49E879EBD824"/>
    <w:rsid w:val="006546EB"/>
  </w:style>
  <w:style w:type="paragraph" w:customStyle="1" w:styleId="4B07C687A1B14A84B5EC88281D667C5D20">
    <w:name w:val="4B07C687A1B14A84B5EC88281D667C5D20"/>
    <w:rsid w:val="006546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0">
    <w:name w:val="009D7C157A53456E894902952C693CAC20"/>
    <w:rsid w:val="006546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4">
    <w:name w:val="E26C5690AA424F0EB414B4FD0FCDDE714"/>
    <w:rsid w:val="006546EB"/>
  </w:style>
  <w:style w:type="paragraph" w:customStyle="1" w:styleId="B6BF5CA05517462EAB2705BC579BC468">
    <w:name w:val="B6BF5CA05517462EAB2705BC579BC468"/>
    <w:rsid w:val="006546EB"/>
  </w:style>
  <w:style w:type="paragraph" w:customStyle="1" w:styleId="9000013758784235AFDB6F3AFC6F02EA">
    <w:name w:val="9000013758784235AFDB6F3AFC6F02EA"/>
    <w:rsid w:val="006546EB"/>
  </w:style>
  <w:style w:type="paragraph" w:customStyle="1" w:styleId="BC5C633D80C14ED690007839BA8F1AA5">
    <w:name w:val="BC5C633D80C14ED690007839BA8F1AA5"/>
    <w:rsid w:val="006546EB"/>
  </w:style>
  <w:style w:type="paragraph" w:customStyle="1" w:styleId="E45C2544D6A74F5591BB0785EE73B8C8">
    <w:name w:val="E45C2544D6A74F5591BB0785EE73B8C8"/>
    <w:rsid w:val="006546EB"/>
  </w:style>
  <w:style w:type="paragraph" w:customStyle="1" w:styleId="BD0C7019D72E4D3984869C49513C5F9F">
    <w:name w:val="BD0C7019D72E4D3984869C49513C5F9F"/>
    <w:rsid w:val="006546EB"/>
  </w:style>
  <w:style w:type="paragraph" w:customStyle="1" w:styleId="2FFC972B53124952A289581F94B10865">
    <w:name w:val="2FFC972B53124952A289581F94B10865"/>
    <w:rsid w:val="006546EB"/>
  </w:style>
  <w:style w:type="paragraph" w:customStyle="1" w:styleId="E9EC24FAFB734EB598D4142EA582731A">
    <w:name w:val="E9EC24FAFB734EB598D4142EA582731A"/>
    <w:rsid w:val="006546EB"/>
  </w:style>
  <w:style w:type="paragraph" w:customStyle="1" w:styleId="D6D197C3429C45189A04C41C0A1B1B96">
    <w:name w:val="D6D197C3429C45189A04C41C0A1B1B96"/>
    <w:rsid w:val="006546EB"/>
  </w:style>
  <w:style w:type="paragraph" w:customStyle="1" w:styleId="0D075299A6084279A049135BB2EC1576">
    <w:name w:val="0D075299A6084279A049135BB2EC1576"/>
    <w:rsid w:val="006546EB"/>
  </w:style>
  <w:style w:type="paragraph" w:customStyle="1" w:styleId="AB046481C3DF40ECA5F3127DB79506DB">
    <w:name w:val="AB046481C3DF40ECA5F3127DB79506DB"/>
    <w:rsid w:val="006546EB"/>
  </w:style>
  <w:style w:type="paragraph" w:customStyle="1" w:styleId="CBA500A26A444673BB62A978B01A69BA">
    <w:name w:val="CBA500A26A444673BB62A978B01A69BA"/>
    <w:rsid w:val="006546EB"/>
  </w:style>
  <w:style w:type="paragraph" w:customStyle="1" w:styleId="55FFE977CCDD4BD6AEA4D19543789C08">
    <w:name w:val="55FFE977CCDD4BD6AEA4D19543789C08"/>
    <w:rsid w:val="006546EB"/>
  </w:style>
  <w:style w:type="paragraph" w:customStyle="1" w:styleId="9228575FACA64F5195818C072509260030">
    <w:name w:val="9228575FACA64F5195818C072509260030"/>
    <w:rsid w:val="00AD4587"/>
  </w:style>
  <w:style w:type="paragraph" w:customStyle="1" w:styleId="DABD184607BF4A8FAD8DCFC1A854709829">
    <w:name w:val="DABD184607BF4A8FAD8DCFC1A854709829"/>
    <w:rsid w:val="00AD4587"/>
  </w:style>
  <w:style w:type="paragraph" w:customStyle="1" w:styleId="E40B60BCDAB844AD9D09438995396A7A8">
    <w:name w:val="E40B60BCDAB844AD9D09438995396A7A8"/>
    <w:rsid w:val="00AD4587"/>
  </w:style>
  <w:style w:type="paragraph" w:customStyle="1" w:styleId="6A041011D6DC400897008D49E879EBD825">
    <w:name w:val="6A041011D6DC400897008D49E879EBD825"/>
    <w:rsid w:val="00AD4587"/>
  </w:style>
  <w:style w:type="paragraph" w:customStyle="1" w:styleId="4B07C687A1B14A84B5EC88281D667C5D21">
    <w:name w:val="4B07C687A1B14A84B5EC88281D667C5D21"/>
    <w:rsid w:val="00AD45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1">
    <w:name w:val="009D7C157A53456E894902952C693CAC21"/>
    <w:rsid w:val="00AD45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5">
    <w:name w:val="E26C5690AA424F0EB414B4FD0FCDDE715"/>
    <w:rsid w:val="00AD4587"/>
  </w:style>
  <w:style w:type="paragraph" w:customStyle="1" w:styleId="6C6EEDCEAB2A406AA4801CB66FA1FAA0">
    <w:name w:val="6C6EEDCEAB2A406AA4801CB66FA1FAA0"/>
    <w:rsid w:val="00AD4587"/>
  </w:style>
  <w:style w:type="paragraph" w:customStyle="1" w:styleId="BC453328B289457E85F442AC9BC9E2BE">
    <w:name w:val="BC453328B289457E85F442AC9BC9E2BE"/>
    <w:rsid w:val="00AD4587"/>
  </w:style>
  <w:style w:type="paragraph" w:customStyle="1" w:styleId="62AA48AF45E8472ABF0F677A2E2EC4C0">
    <w:name w:val="62AA48AF45E8472ABF0F677A2E2EC4C0"/>
    <w:rsid w:val="00AD4587"/>
  </w:style>
  <w:style w:type="paragraph" w:customStyle="1" w:styleId="CD2FF0F747E14E37AFCB0C5D5F93D07F">
    <w:name w:val="CD2FF0F747E14E37AFCB0C5D5F93D07F"/>
    <w:rsid w:val="00AD4587"/>
  </w:style>
  <w:style w:type="paragraph" w:customStyle="1" w:styleId="D437A8A1A8764401A5037AC28C2ECE98">
    <w:name w:val="D437A8A1A8764401A5037AC28C2ECE98"/>
    <w:rsid w:val="00AD4587"/>
  </w:style>
  <w:style w:type="paragraph" w:customStyle="1" w:styleId="74D0092DC1E64021B2E0CF3514FC1713">
    <w:name w:val="74D0092DC1E64021B2E0CF3514FC1713"/>
    <w:rsid w:val="00AD4587"/>
  </w:style>
  <w:style w:type="paragraph" w:customStyle="1" w:styleId="10BFECE6346B4DD8ADB627B990528700">
    <w:name w:val="10BFECE6346B4DD8ADB627B990528700"/>
    <w:rsid w:val="00AD4587"/>
  </w:style>
  <w:style w:type="paragraph" w:customStyle="1" w:styleId="A8586A081C5D493D964EA4A74513CE01">
    <w:name w:val="A8586A081C5D493D964EA4A74513CE01"/>
    <w:rsid w:val="00AD4587"/>
  </w:style>
  <w:style w:type="paragraph" w:customStyle="1" w:styleId="8CBCE6D82A0543A8A5BC64F2121E09F9">
    <w:name w:val="8CBCE6D82A0543A8A5BC64F2121E09F9"/>
    <w:rsid w:val="00AD4587"/>
  </w:style>
  <w:style w:type="paragraph" w:customStyle="1" w:styleId="4E3F42C15450449BB6E92919200D24EC">
    <w:name w:val="4E3F42C15450449BB6E92919200D24EC"/>
    <w:rsid w:val="00AD4587"/>
  </w:style>
  <w:style w:type="paragraph" w:customStyle="1" w:styleId="F2C6F68E69244638A9287F1E9F7CD731">
    <w:name w:val="F2C6F68E69244638A9287F1E9F7CD731"/>
    <w:rsid w:val="00AD4587"/>
  </w:style>
  <w:style w:type="paragraph" w:customStyle="1" w:styleId="92D47F5698B040F89D18E8E8EED2C08D">
    <w:name w:val="92D47F5698B040F89D18E8E8EED2C08D"/>
    <w:rsid w:val="00AD4587"/>
  </w:style>
  <w:style w:type="paragraph" w:customStyle="1" w:styleId="8CBCE6D82A0543A8A5BC64F2121E09F91">
    <w:name w:val="8CBCE6D82A0543A8A5BC64F2121E09F91"/>
    <w:rsid w:val="00863012"/>
  </w:style>
  <w:style w:type="paragraph" w:customStyle="1" w:styleId="4E3F42C15450449BB6E92919200D24EC1">
    <w:name w:val="4E3F42C15450449BB6E92919200D24EC1"/>
    <w:rsid w:val="00863012"/>
  </w:style>
  <w:style w:type="paragraph" w:customStyle="1" w:styleId="92D47F5698B040F89D18E8E8EED2C08D1">
    <w:name w:val="92D47F5698B040F89D18E8E8EED2C08D1"/>
    <w:rsid w:val="00863012"/>
  </w:style>
  <w:style w:type="paragraph" w:customStyle="1" w:styleId="6A041011D6DC400897008D49E879EBD826">
    <w:name w:val="6A041011D6DC400897008D49E879EBD826"/>
    <w:rsid w:val="00863012"/>
  </w:style>
  <w:style w:type="paragraph" w:customStyle="1" w:styleId="4B07C687A1B14A84B5EC88281D667C5D22">
    <w:name w:val="4B07C687A1B14A84B5EC88281D667C5D22"/>
    <w:rsid w:val="008630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2">
    <w:name w:val="009D7C157A53456E894902952C693CAC22"/>
    <w:rsid w:val="008630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6">
    <w:name w:val="E26C5690AA424F0EB414B4FD0FCDDE716"/>
    <w:rsid w:val="00863012"/>
  </w:style>
  <w:style w:type="paragraph" w:customStyle="1" w:styleId="2BF7280E408F4616B8847305BD36EB78">
    <w:name w:val="2BF7280E408F4616B8847305BD36EB78"/>
    <w:rsid w:val="00863012"/>
  </w:style>
  <w:style w:type="paragraph" w:customStyle="1" w:styleId="43FDE7C692C04D9A9E7C82AA50A39318">
    <w:name w:val="43FDE7C692C04D9A9E7C82AA50A39318"/>
    <w:rsid w:val="00863012"/>
  </w:style>
  <w:style w:type="paragraph" w:customStyle="1" w:styleId="74CE54A463D646EAABD9022A4D60F100">
    <w:name w:val="74CE54A463D646EAABD9022A4D60F100"/>
    <w:rsid w:val="00863012"/>
  </w:style>
  <w:style w:type="paragraph" w:customStyle="1" w:styleId="DDA863FF6A334BE78EAA29D0866C7433">
    <w:name w:val="DDA863FF6A334BE78EAA29D0866C7433"/>
    <w:rsid w:val="00863012"/>
  </w:style>
  <w:style w:type="paragraph" w:customStyle="1" w:styleId="1A2BF1F74A83458783299092BB384B35">
    <w:name w:val="1A2BF1F74A83458783299092BB384B35"/>
    <w:rsid w:val="00863012"/>
  </w:style>
  <w:style w:type="paragraph" w:customStyle="1" w:styleId="4E3F42C15450449BB6E92919200D24EC2">
    <w:name w:val="4E3F42C15450449BB6E92919200D24EC2"/>
    <w:rsid w:val="00D87010"/>
  </w:style>
  <w:style w:type="paragraph" w:customStyle="1" w:styleId="1A2BF1F74A83458783299092BB384B351">
    <w:name w:val="1A2BF1F74A83458783299092BB384B351"/>
    <w:rsid w:val="00D87010"/>
  </w:style>
  <w:style w:type="paragraph" w:customStyle="1" w:styleId="6A041011D6DC400897008D49E879EBD827">
    <w:name w:val="6A041011D6DC400897008D49E879EBD827"/>
    <w:rsid w:val="00D87010"/>
  </w:style>
  <w:style w:type="paragraph" w:customStyle="1" w:styleId="4B07C687A1B14A84B5EC88281D667C5D23">
    <w:name w:val="4B07C687A1B14A84B5EC88281D667C5D23"/>
    <w:rsid w:val="00D870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3">
    <w:name w:val="009D7C157A53456E894902952C693CAC23"/>
    <w:rsid w:val="00D870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7">
    <w:name w:val="E26C5690AA424F0EB414B4FD0FCDDE717"/>
    <w:rsid w:val="00D87010"/>
  </w:style>
  <w:style w:type="paragraph" w:customStyle="1" w:styleId="4E3F42C15450449BB6E92919200D24EC3">
    <w:name w:val="4E3F42C15450449BB6E92919200D24EC3"/>
    <w:rsid w:val="000B7480"/>
  </w:style>
  <w:style w:type="paragraph" w:customStyle="1" w:styleId="1A2BF1F74A83458783299092BB384B352">
    <w:name w:val="1A2BF1F74A83458783299092BB384B352"/>
    <w:rsid w:val="000B7480"/>
  </w:style>
  <w:style w:type="paragraph" w:customStyle="1" w:styleId="F2C6F68E69244638A9287F1E9F7CD7311">
    <w:name w:val="F2C6F68E69244638A9287F1E9F7CD7311"/>
    <w:rsid w:val="000B7480"/>
  </w:style>
  <w:style w:type="paragraph" w:customStyle="1" w:styleId="6A041011D6DC400897008D49E879EBD828">
    <w:name w:val="6A041011D6DC400897008D49E879EBD828"/>
    <w:rsid w:val="000B7480"/>
  </w:style>
  <w:style w:type="paragraph" w:customStyle="1" w:styleId="4B07C687A1B14A84B5EC88281D667C5D24">
    <w:name w:val="4B07C687A1B14A84B5EC88281D667C5D24"/>
    <w:rsid w:val="000B74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4">
    <w:name w:val="009D7C157A53456E894902952C693CAC24"/>
    <w:rsid w:val="000B74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8">
    <w:name w:val="E26C5690AA424F0EB414B4FD0FCDDE718"/>
    <w:rsid w:val="000B7480"/>
  </w:style>
  <w:style w:type="paragraph" w:customStyle="1" w:styleId="62AA48AF45E8472ABF0F677A2E2EC4C01">
    <w:name w:val="62AA48AF45E8472ABF0F677A2E2EC4C01"/>
    <w:rsid w:val="00FA7F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1">
    <w:name w:val="D437A8A1A8764401A5037AC28C2ECE981"/>
    <w:rsid w:val="00FA7F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1">
    <w:name w:val="10BFECE6346B4DD8ADB627B9905287001"/>
    <w:rsid w:val="00FA7F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">
    <w:name w:val="A8586A081C5D493D964EA4A74513CE011"/>
    <w:rsid w:val="00FA7F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1">
    <w:name w:val="43FDE7C692C04D9A9E7C82AA50A393181"/>
    <w:rsid w:val="00FA7FFE"/>
  </w:style>
  <w:style w:type="paragraph" w:customStyle="1" w:styleId="DDA863FF6A334BE78EAA29D0866C74331">
    <w:name w:val="DDA863FF6A334BE78EAA29D0866C74331"/>
    <w:rsid w:val="00FA7FFE"/>
  </w:style>
  <w:style w:type="paragraph" w:customStyle="1" w:styleId="4E3F42C15450449BB6E92919200D24EC4">
    <w:name w:val="4E3F42C15450449BB6E92919200D24EC4"/>
    <w:rsid w:val="00FA7FFE"/>
  </w:style>
  <w:style w:type="paragraph" w:customStyle="1" w:styleId="1A2BF1F74A83458783299092BB384B353">
    <w:name w:val="1A2BF1F74A83458783299092BB384B353"/>
    <w:rsid w:val="00FA7FFE"/>
  </w:style>
  <w:style w:type="paragraph" w:customStyle="1" w:styleId="F2C6F68E69244638A9287F1E9F7CD7312">
    <w:name w:val="F2C6F68E69244638A9287F1E9F7CD7312"/>
    <w:rsid w:val="00FA7FFE"/>
  </w:style>
  <w:style w:type="paragraph" w:customStyle="1" w:styleId="6A041011D6DC400897008D49E879EBD829">
    <w:name w:val="6A041011D6DC400897008D49E879EBD829"/>
    <w:rsid w:val="00FA7FFE"/>
  </w:style>
  <w:style w:type="paragraph" w:customStyle="1" w:styleId="4B07C687A1B14A84B5EC88281D667C5D25">
    <w:name w:val="4B07C687A1B14A84B5EC88281D667C5D25"/>
    <w:rsid w:val="00FA7F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5">
    <w:name w:val="009D7C157A53456E894902952C693CAC25"/>
    <w:rsid w:val="00FA7F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866786E3DA254261A3D988EE0DFC928E1">
    <w:name w:val="866786E3DA254261A3D988EE0DFC928E1"/>
    <w:rsid w:val="00FA7FFE"/>
  </w:style>
  <w:style w:type="paragraph" w:customStyle="1" w:styleId="E26C5690AA424F0EB414B4FD0FCDDE719">
    <w:name w:val="E26C5690AA424F0EB414B4FD0FCDDE719"/>
    <w:rsid w:val="00FA7FFE"/>
  </w:style>
  <w:style w:type="paragraph" w:customStyle="1" w:styleId="AB4A86A1AC5D4A5B865D3BCFBDE441AA">
    <w:name w:val="AB4A86A1AC5D4A5B865D3BCFBDE441AA"/>
    <w:rsid w:val="00FA7FFE"/>
  </w:style>
  <w:style w:type="paragraph" w:customStyle="1" w:styleId="B4FCBF608BAE411E801E88B0A1F0C078">
    <w:name w:val="B4FCBF608BAE411E801E88B0A1F0C078"/>
    <w:rsid w:val="00FA7FFE"/>
  </w:style>
  <w:style w:type="paragraph" w:customStyle="1" w:styleId="510762247EA541BCA260DA21CEEA63C9">
    <w:name w:val="510762247EA541BCA260DA21CEEA63C9"/>
    <w:rsid w:val="00FA7FFE"/>
  </w:style>
  <w:style w:type="paragraph" w:customStyle="1" w:styleId="168D07CD4470422AAFE6FC7F3AE9C0AE">
    <w:name w:val="168D07CD4470422AAFE6FC7F3AE9C0AE"/>
    <w:rsid w:val="00FA7FFE"/>
  </w:style>
  <w:style w:type="paragraph" w:customStyle="1" w:styleId="20D25CC8EFBC4FA7969D0110A5E46BC4">
    <w:name w:val="20D25CC8EFBC4FA7969D0110A5E46BC4"/>
    <w:rsid w:val="00FA7FFE"/>
  </w:style>
  <w:style w:type="paragraph" w:customStyle="1" w:styleId="4E9D2F7D8F0A4BB29E4CA85ECDF7C949">
    <w:name w:val="4E9D2F7D8F0A4BB29E4CA85ECDF7C949"/>
    <w:rsid w:val="00FA7FFE"/>
  </w:style>
  <w:style w:type="paragraph" w:customStyle="1" w:styleId="EBEE3EBC39754689822BF99B4D75BBC8">
    <w:name w:val="EBEE3EBC39754689822BF99B4D75BBC8"/>
    <w:rsid w:val="00FA7FFE"/>
  </w:style>
  <w:style w:type="paragraph" w:customStyle="1" w:styleId="92A866942C5F439FB9460F108D114FB0">
    <w:name w:val="92A866942C5F439FB9460F108D114FB0"/>
    <w:rsid w:val="00FA7FFE"/>
  </w:style>
  <w:style w:type="paragraph" w:customStyle="1" w:styleId="949A59DCC958427FA20C5776FD5DF341">
    <w:name w:val="949A59DCC958427FA20C5776FD5DF341"/>
    <w:rsid w:val="00FA7FFE"/>
  </w:style>
  <w:style w:type="paragraph" w:customStyle="1" w:styleId="B16E56FBC1E44C41B45D01461220D29E">
    <w:name w:val="B16E56FBC1E44C41B45D01461220D29E"/>
    <w:rsid w:val="00FA7FFE"/>
  </w:style>
  <w:style w:type="paragraph" w:customStyle="1" w:styleId="23E9F4FC669144468B0FA894C59F5129">
    <w:name w:val="23E9F4FC669144468B0FA894C59F5129"/>
    <w:rsid w:val="00FA7FFE"/>
  </w:style>
  <w:style w:type="paragraph" w:customStyle="1" w:styleId="32F7ACAA69064EEBB9ED8C1F7225CC0B">
    <w:name w:val="32F7ACAA69064EEBB9ED8C1F7225CC0B"/>
    <w:rsid w:val="00FA7FFE"/>
  </w:style>
  <w:style w:type="paragraph" w:customStyle="1" w:styleId="423AA362C75A48D09AFDC85559777885">
    <w:name w:val="423AA362C75A48D09AFDC85559777885"/>
    <w:rsid w:val="00FA7FFE"/>
  </w:style>
  <w:style w:type="paragraph" w:customStyle="1" w:styleId="62AA48AF45E8472ABF0F677A2E2EC4C02">
    <w:name w:val="62AA48AF45E8472ABF0F677A2E2EC4C02"/>
    <w:rsid w:val="006F49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2">
    <w:name w:val="D437A8A1A8764401A5037AC28C2ECE982"/>
    <w:rsid w:val="006F49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2">
    <w:name w:val="10BFECE6346B4DD8ADB627B9905287002"/>
    <w:rsid w:val="006F49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">
    <w:name w:val="A8586A081C5D493D964EA4A74513CE012"/>
    <w:rsid w:val="006F49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2">
    <w:name w:val="43FDE7C692C04D9A9E7C82AA50A393182"/>
    <w:rsid w:val="006F49FC"/>
  </w:style>
  <w:style w:type="paragraph" w:customStyle="1" w:styleId="DDA863FF6A334BE78EAA29D0866C74332">
    <w:name w:val="DDA863FF6A334BE78EAA29D0866C74332"/>
    <w:rsid w:val="006F49FC"/>
  </w:style>
  <w:style w:type="paragraph" w:customStyle="1" w:styleId="4E3F42C15450449BB6E92919200D24EC5">
    <w:name w:val="4E3F42C15450449BB6E92919200D24EC5"/>
    <w:rsid w:val="006F49FC"/>
  </w:style>
  <w:style w:type="paragraph" w:customStyle="1" w:styleId="1A2BF1F74A83458783299092BB384B354">
    <w:name w:val="1A2BF1F74A83458783299092BB384B354"/>
    <w:rsid w:val="006F49FC"/>
  </w:style>
  <w:style w:type="paragraph" w:customStyle="1" w:styleId="F2C6F68E69244638A9287F1E9F7CD7313">
    <w:name w:val="F2C6F68E69244638A9287F1E9F7CD7313"/>
    <w:rsid w:val="006F49FC"/>
  </w:style>
  <w:style w:type="paragraph" w:customStyle="1" w:styleId="6A041011D6DC400897008D49E879EBD830">
    <w:name w:val="6A041011D6DC400897008D49E879EBD830"/>
    <w:rsid w:val="006F49FC"/>
  </w:style>
  <w:style w:type="paragraph" w:customStyle="1" w:styleId="4B07C687A1B14A84B5EC88281D667C5D26">
    <w:name w:val="4B07C687A1B14A84B5EC88281D667C5D26"/>
    <w:rsid w:val="006F49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6">
    <w:name w:val="009D7C157A53456E894902952C693CAC26"/>
    <w:rsid w:val="006F49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3E9F4FC669144468B0FA894C59F51291">
    <w:name w:val="23E9F4FC669144468B0FA894C59F51291"/>
    <w:rsid w:val="006F49FC"/>
  </w:style>
  <w:style w:type="paragraph" w:customStyle="1" w:styleId="423AA362C75A48D09AFDC855597778851">
    <w:name w:val="423AA362C75A48D09AFDC855597778851"/>
    <w:rsid w:val="006F49FC"/>
  </w:style>
  <w:style w:type="paragraph" w:customStyle="1" w:styleId="E3AA16DB6E19480CA3D2B867FB05FC101">
    <w:name w:val="E3AA16DB6E19480CA3D2B867FB05FC101"/>
    <w:rsid w:val="006F49FC"/>
  </w:style>
  <w:style w:type="paragraph" w:customStyle="1" w:styleId="62AA48AF45E8472ABF0F677A2E2EC4C03">
    <w:name w:val="62AA48AF45E8472ABF0F677A2E2EC4C03"/>
    <w:rsid w:val="00FD37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3">
    <w:name w:val="D437A8A1A8764401A5037AC28C2ECE983"/>
    <w:rsid w:val="00FD37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3">
    <w:name w:val="10BFECE6346B4DD8ADB627B9905287003"/>
    <w:rsid w:val="00FD37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">
    <w:name w:val="A8586A081C5D493D964EA4A74513CE013"/>
    <w:rsid w:val="00FD37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3">
    <w:name w:val="43FDE7C692C04D9A9E7C82AA50A393183"/>
    <w:rsid w:val="00FD3744"/>
  </w:style>
  <w:style w:type="paragraph" w:customStyle="1" w:styleId="DDA863FF6A334BE78EAA29D0866C74333">
    <w:name w:val="DDA863FF6A334BE78EAA29D0866C74333"/>
    <w:rsid w:val="00FD3744"/>
  </w:style>
  <w:style w:type="paragraph" w:customStyle="1" w:styleId="4E3F42C15450449BB6E92919200D24EC6">
    <w:name w:val="4E3F42C15450449BB6E92919200D24EC6"/>
    <w:rsid w:val="00FD3744"/>
  </w:style>
  <w:style w:type="paragraph" w:customStyle="1" w:styleId="1A2BF1F74A83458783299092BB384B355">
    <w:name w:val="1A2BF1F74A83458783299092BB384B355"/>
    <w:rsid w:val="00FD3744"/>
  </w:style>
  <w:style w:type="paragraph" w:customStyle="1" w:styleId="F2C6F68E69244638A9287F1E9F7CD7314">
    <w:name w:val="F2C6F68E69244638A9287F1E9F7CD7314"/>
    <w:rsid w:val="00FD3744"/>
  </w:style>
  <w:style w:type="paragraph" w:customStyle="1" w:styleId="6A041011D6DC400897008D49E879EBD831">
    <w:name w:val="6A041011D6DC400897008D49E879EBD831"/>
    <w:rsid w:val="00FD3744"/>
  </w:style>
  <w:style w:type="paragraph" w:customStyle="1" w:styleId="4B07C687A1B14A84B5EC88281D667C5D27">
    <w:name w:val="4B07C687A1B14A84B5EC88281D667C5D27"/>
    <w:rsid w:val="00FD37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7">
    <w:name w:val="009D7C157A53456E894902952C693CAC27"/>
    <w:rsid w:val="00FD37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3E9F4FC669144468B0FA894C59F51292">
    <w:name w:val="23E9F4FC669144468B0FA894C59F51292"/>
    <w:rsid w:val="00FD3744"/>
  </w:style>
  <w:style w:type="paragraph" w:customStyle="1" w:styleId="423AA362C75A48D09AFDC855597778852">
    <w:name w:val="423AA362C75A48D09AFDC855597778852"/>
    <w:rsid w:val="00FD3744"/>
  </w:style>
  <w:style w:type="paragraph" w:customStyle="1" w:styleId="E3AA16DB6E19480CA3D2B867FB05FC102">
    <w:name w:val="E3AA16DB6E19480CA3D2B867FB05FC102"/>
    <w:rsid w:val="00FD3744"/>
  </w:style>
  <w:style w:type="paragraph" w:customStyle="1" w:styleId="62AA48AF45E8472ABF0F677A2E2EC4C04">
    <w:name w:val="62AA48AF45E8472ABF0F677A2E2EC4C04"/>
    <w:rsid w:val="00A902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4">
    <w:name w:val="D437A8A1A8764401A5037AC28C2ECE984"/>
    <w:rsid w:val="00A902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4">
    <w:name w:val="10BFECE6346B4DD8ADB627B9905287004"/>
    <w:rsid w:val="00A902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4">
    <w:name w:val="A8586A081C5D493D964EA4A74513CE014"/>
    <w:rsid w:val="00A902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4">
    <w:name w:val="43FDE7C692C04D9A9E7C82AA50A393184"/>
    <w:rsid w:val="00A902E6"/>
  </w:style>
  <w:style w:type="paragraph" w:customStyle="1" w:styleId="DDA863FF6A334BE78EAA29D0866C74334">
    <w:name w:val="DDA863FF6A334BE78EAA29D0866C74334"/>
    <w:rsid w:val="00A902E6"/>
  </w:style>
  <w:style w:type="paragraph" w:customStyle="1" w:styleId="4E3F42C15450449BB6E92919200D24EC7">
    <w:name w:val="4E3F42C15450449BB6E92919200D24EC7"/>
    <w:rsid w:val="00A902E6"/>
  </w:style>
  <w:style w:type="paragraph" w:customStyle="1" w:styleId="1A2BF1F74A83458783299092BB384B356">
    <w:name w:val="1A2BF1F74A83458783299092BB384B356"/>
    <w:rsid w:val="00A902E6"/>
  </w:style>
  <w:style w:type="paragraph" w:customStyle="1" w:styleId="F2C6F68E69244638A9287F1E9F7CD7315">
    <w:name w:val="F2C6F68E69244638A9287F1E9F7CD7315"/>
    <w:rsid w:val="00A902E6"/>
  </w:style>
  <w:style w:type="paragraph" w:customStyle="1" w:styleId="6A041011D6DC400897008D49E879EBD832">
    <w:name w:val="6A041011D6DC400897008D49E879EBD832"/>
    <w:rsid w:val="00A902E6"/>
  </w:style>
  <w:style w:type="paragraph" w:customStyle="1" w:styleId="4B07C687A1B14A84B5EC88281D667C5D28">
    <w:name w:val="4B07C687A1B14A84B5EC88281D667C5D28"/>
    <w:rsid w:val="00A902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8">
    <w:name w:val="009D7C157A53456E894902952C693CAC28"/>
    <w:rsid w:val="00A902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0BB6F871D84499793B3A7B712BF004E">
    <w:name w:val="C0BB6F871D84499793B3A7B712BF004E"/>
    <w:rsid w:val="00A902E6"/>
  </w:style>
  <w:style w:type="paragraph" w:customStyle="1" w:styleId="9609CDB75EA24B2792CCFE97575EFE35">
    <w:name w:val="9609CDB75EA24B2792CCFE97575EFE35"/>
    <w:rsid w:val="00A902E6"/>
  </w:style>
  <w:style w:type="paragraph" w:customStyle="1" w:styleId="5269CDAA826642C3A4D744CD59E66EB2">
    <w:name w:val="5269CDAA826642C3A4D744CD59E66EB2"/>
    <w:rsid w:val="00A902E6"/>
  </w:style>
  <w:style w:type="paragraph" w:customStyle="1" w:styleId="B08DBFC8C6184CA394C390F3B1DA5323">
    <w:name w:val="B08DBFC8C6184CA394C390F3B1DA5323"/>
    <w:rsid w:val="00A902E6"/>
  </w:style>
  <w:style w:type="paragraph" w:customStyle="1" w:styleId="5EEEC300FD5145CE94510677FFBB7596">
    <w:name w:val="5EEEC300FD5145CE94510677FFBB7596"/>
    <w:rsid w:val="00A902E6"/>
  </w:style>
  <w:style w:type="paragraph" w:customStyle="1" w:styleId="52C74B92C9A643A4BBBE92B5F4812DB5">
    <w:name w:val="52C74B92C9A643A4BBBE92B5F4812DB5"/>
    <w:rsid w:val="00A902E6"/>
  </w:style>
  <w:style w:type="paragraph" w:customStyle="1" w:styleId="62AA48AF45E8472ABF0F677A2E2EC4C05">
    <w:name w:val="62AA48AF45E8472ABF0F677A2E2EC4C05"/>
    <w:rsid w:val="00CD4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5">
    <w:name w:val="D437A8A1A8764401A5037AC28C2ECE985"/>
    <w:rsid w:val="00CD4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5">
    <w:name w:val="10BFECE6346B4DD8ADB627B9905287005"/>
    <w:rsid w:val="00CD4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5">
    <w:name w:val="A8586A081C5D493D964EA4A74513CE015"/>
    <w:rsid w:val="00CD4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5">
    <w:name w:val="43FDE7C692C04D9A9E7C82AA50A393185"/>
    <w:rsid w:val="00CD45FF"/>
  </w:style>
  <w:style w:type="paragraph" w:customStyle="1" w:styleId="DDA863FF6A334BE78EAA29D0866C74335">
    <w:name w:val="DDA863FF6A334BE78EAA29D0866C74335"/>
    <w:rsid w:val="00CD45FF"/>
  </w:style>
  <w:style w:type="paragraph" w:customStyle="1" w:styleId="4E3F42C15450449BB6E92919200D24EC8">
    <w:name w:val="4E3F42C15450449BB6E92919200D24EC8"/>
    <w:rsid w:val="00CD45FF"/>
  </w:style>
  <w:style w:type="paragraph" w:customStyle="1" w:styleId="1A2BF1F74A83458783299092BB384B357">
    <w:name w:val="1A2BF1F74A83458783299092BB384B357"/>
    <w:rsid w:val="00CD45FF"/>
  </w:style>
  <w:style w:type="paragraph" w:customStyle="1" w:styleId="F2C6F68E69244638A9287F1E9F7CD7316">
    <w:name w:val="F2C6F68E69244638A9287F1E9F7CD7316"/>
    <w:rsid w:val="00CD45FF"/>
  </w:style>
  <w:style w:type="paragraph" w:customStyle="1" w:styleId="6A041011D6DC400897008D49E879EBD833">
    <w:name w:val="6A041011D6DC400897008D49E879EBD833"/>
    <w:rsid w:val="00CD45FF"/>
  </w:style>
  <w:style w:type="paragraph" w:customStyle="1" w:styleId="4B07C687A1B14A84B5EC88281D667C5D29">
    <w:name w:val="4B07C687A1B14A84B5EC88281D667C5D29"/>
    <w:rsid w:val="00CD45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9">
    <w:name w:val="009D7C157A53456E894902952C693CAC29"/>
    <w:rsid w:val="00CD45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5269CDAA826642C3A4D744CD59E66EB21">
    <w:name w:val="5269CDAA826642C3A4D744CD59E66EB21"/>
    <w:rsid w:val="00CD45FF"/>
  </w:style>
  <w:style w:type="paragraph" w:customStyle="1" w:styleId="5EEEC300FD5145CE94510677FFBB75961">
    <w:name w:val="5EEEC300FD5145CE94510677FFBB75961"/>
    <w:rsid w:val="00CD45FF"/>
  </w:style>
  <w:style w:type="paragraph" w:customStyle="1" w:styleId="52C74B92C9A643A4BBBE92B5F4812DB51">
    <w:name w:val="52C74B92C9A643A4BBBE92B5F4812DB51"/>
    <w:rsid w:val="00CD45FF"/>
  </w:style>
  <w:style w:type="paragraph" w:customStyle="1" w:styleId="35667F33F1C44855A02BC1FADE58D5E3">
    <w:name w:val="35667F33F1C44855A02BC1FADE58D5E3"/>
    <w:rsid w:val="00971DB7"/>
  </w:style>
  <w:style w:type="paragraph" w:customStyle="1" w:styleId="9433C573C2DD46D8A3F6BA1DE2698098">
    <w:name w:val="9433C573C2DD46D8A3F6BA1DE2698098"/>
    <w:rsid w:val="00971DB7"/>
  </w:style>
  <w:style w:type="paragraph" w:customStyle="1" w:styleId="8C365AD85A5C4C768C6C492482735931">
    <w:name w:val="8C365AD85A5C4C768C6C492482735931"/>
    <w:rsid w:val="00971DB7"/>
  </w:style>
  <w:style w:type="paragraph" w:customStyle="1" w:styleId="E853BC609630403886E37B0BE9FF5D54">
    <w:name w:val="E853BC609630403886E37B0BE9FF5D54"/>
    <w:rsid w:val="00971DB7"/>
  </w:style>
  <w:style w:type="paragraph" w:customStyle="1" w:styleId="969F2CA29A9F436C8E9733BF9F4856C5">
    <w:name w:val="969F2CA29A9F436C8E9733BF9F4856C5"/>
    <w:rsid w:val="00971DB7"/>
  </w:style>
  <w:style w:type="paragraph" w:customStyle="1" w:styleId="62AA48AF45E8472ABF0F677A2E2EC4C06">
    <w:name w:val="62AA48AF45E8472ABF0F677A2E2EC4C06"/>
    <w:rsid w:val="001338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6">
    <w:name w:val="D437A8A1A8764401A5037AC28C2ECE986"/>
    <w:rsid w:val="001338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6">
    <w:name w:val="10BFECE6346B4DD8ADB627B9905287006"/>
    <w:rsid w:val="001338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6">
    <w:name w:val="A8586A081C5D493D964EA4A74513CE016"/>
    <w:rsid w:val="001338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6">
    <w:name w:val="43FDE7C692C04D9A9E7C82AA50A393186"/>
    <w:rsid w:val="001338F7"/>
  </w:style>
  <w:style w:type="paragraph" w:customStyle="1" w:styleId="DDA863FF6A334BE78EAA29D0866C74336">
    <w:name w:val="DDA863FF6A334BE78EAA29D0866C74336"/>
    <w:rsid w:val="001338F7"/>
  </w:style>
  <w:style w:type="paragraph" w:customStyle="1" w:styleId="4E3F42C15450449BB6E92919200D24EC9">
    <w:name w:val="4E3F42C15450449BB6E92919200D24EC9"/>
    <w:rsid w:val="001338F7"/>
  </w:style>
  <w:style w:type="paragraph" w:customStyle="1" w:styleId="1A2BF1F74A83458783299092BB384B358">
    <w:name w:val="1A2BF1F74A83458783299092BB384B358"/>
    <w:rsid w:val="001338F7"/>
  </w:style>
  <w:style w:type="paragraph" w:customStyle="1" w:styleId="F2C6F68E69244638A9287F1E9F7CD7317">
    <w:name w:val="F2C6F68E69244638A9287F1E9F7CD7317"/>
    <w:rsid w:val="001338F7"/>
  </w:style>
  <w:style w:type="paragraph" w:customStyle="1" w:styleId="6A041011D6DC400897008D49E879EBD834">
    <w:name w:val="6A041011D6DC400897008D49E879EBD834"/>
    <w:rsid w:val="001338F7"/>
  </w:style>
  <w:style w:type="paragraph" w:customStyle="1" w:styleId="4B07C687A1B14A84B5EC88281D667C5D30">
    <w:name w:val="4B07C687A1B14A84B5EC88281D667C5D30"/>
    <w:rsid w:val="001338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30">
    <w:name w:val="009D7C157A53456E894902952C693CAC30"/>
    <w:rsid w:val="001338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8C365AD85A5C4C768C6C4924827359311">
    <w:name w:val="8C365AD85A5C4C768C6C4924827359311"/>
    <w:rsid w:val="001338F7"/>
  </w:style>
  <w:style w:type="paragraph" w:customStyle="1" w:styleId="969F2CA29A9F436C8E9733BF9F4856C51">
    <w:name w:val="969F2CA29A9F436C8E9733BF9F4856C51"/>
    <w:rsid w:val="001338F7"/>
  </w:style>
  <w:style w:type="paragraph" w:customStyle="1" w:styleId="899FA4F4CEB44FD387948DC677092BA1">
    <w:name w:val="899FA4F4CEB44FD387948DC677092BA1"/>
    <w:rsid w:val="00C67C7A"/>
  </w:style>
  <w:style w:type="paragraph" w:customStyle="1" w:styleId="B66B4D2712AC4BE89E0C56CB51A7EF4D">
    <w:name w:val="B66B4D2712AC4BE89E0C56CB51A7EF4D"/>
    <w:rsid w:val="00C67C7A"/>
  </w:style>
  <w:style w:type="paragraph" w:customStyle="1" w:styleId="31B23A126D63478EB18CCD40D19E4019">
    <w:name w:val="31B23A126D63478EB18CCD40D19E4019"/>
    <w:rsid w:val="00C67C7A"/>
  </w:style>
  <w:style w:type="paragraph" w:customStyle="1" w:styleId="BC453328B289457E85F442AC9BC9E2BE1">
    <w:name w:val="BC453328B289457E85F442AC9BC9E2BE1"/>
    <w:rsid w:val="00814D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">
    <w:name w:val="CD2FF0F747E14E37AFCB0C5D5F93D07F1"/>
    <w:rsid w:val="00814D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">
    <w:name w:val="74D0092DC1E64021B2E0CF3514FC17131"/>
    <w:rsid w:val="00814D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7">
    <w:name w:val="A8586A081C5D493D964EA4A74513CE017"/>
    <w:rsid w:val="00814D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">
    <w:name w:val="2BF7280E408F4616B8847305BD36EB781"/>
    <w:rsid w:val="00814D4E"/>
  </w:style>
  <w:style w:type="paragraph" w:customStyle="1" w:styleId="74CE54A463D646EAABD9022A4D60F1001">
    <w:name w:val="74CE54A463D646EAABD9022A4D60F1001"/>
    <w:rsid w:val="00814D4E"/>
  </w:style>
  <w:style w:type="paragraph" w:customStyle="1" w:styleId="4E3F42C15450449BB6E92919200D24EC10">
    <w:name w:val="4E3F42C15450449BB6E92919200D24EC10"/>
    <w:rsid w:val="00814D4E"/>
  </w:style>
  <w:style w:type="paragraph" w:customStyle="1" w:styleId="1A2BF1F74A83458783299092BB384B359">
    <w:name w:val="1A2BF1F74A83458783299092BB384B359"/>
    <w:rsid w:val="00814D4E"/>
  </w:style>
  <w:style w:type="paragraph" w:customStyle="1" w:styleId="F2C6F68E69244638A9287F1E9F7CD7318">
    <w:name w:val="F2C6F68E69244638A9287F1E9F7CD7318"/>
    <w:rsid w:val="00814D4E"/>
  </w:style>
  <w:style w:type="paragraph" w:customStyle="1" w:styleId="6A041011D6DC400897008D49E879EBD835">
    <w:name w:val="6A041011D6DC400897008D49E879EBD835"/>
    <w:rsid w:val="00814D4E"/>
  </w:style>
  <w:style w:type="paragraph" w:customStyle="1" w:styleId="4B07C687A1B14A84B5EC88281D667C5D31">
    <w:name w:val="4B07C687A1B14A84B5EC88281D667C5D31"/>
    <w:rsid w:val="00814D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31">
    <w:name w:val="009D7C157A53456E894902952C693CAC31"/>
    <w:rsid w:val="00814D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433C573C2DD46D8A3F6BA1DE26980981">
    <w:name w:val="9433C573C2DD46D8A3F6BA1DE26980981"/>
    <w:rsid w:val="00814D4E"/>
  </w:style>
  <w:style w:type="paragraph" w:customStyle="1" w:styleId="BC453328B289457E85F442AC9BC9E2BE2">
    <w:name w:val="BC453328B289457E85F442AC9BC9E2BE2"/>
    <w:rsid w:val="007202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">
    <w:name w:val="CD2FF0F747E14E37AFCB0C5D5F93D07F2"/>
    <w:rsid w:val="007202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">
    <w:name w:val="74D0092DC1E64021B2E0CF3514FC17132"/>
    <w:rsid w:val="007202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8">
    <w:name w:val="A8586A081C5D493D964EA4A74513CE018"/>
    <w:rsid w:val="007202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">
    <w:name w:val="2BF7280E408F4616B8847305BD36EB782"/>
    <w:rsid w:val="0072027F"/>
  </w:style>
  <w:style w:type="paragraph" w:customStyle="1" w:styleId="74CE54A463D646EAABD9022A4D60F1002">
    <w:name w:val="74CE54A463D646EAABD9022A4D60F1002"/>
    <w:rsid w:val="0072027F"/>
  </w:style>
  <w:style w:type="paragraph" w:customStyle="1" w:styleId="4E3F42C15450449BB6E92919200D24EC11">
    <w:name w:val="4E3F42C15450449BB6E92919200D24EC11"/>
    <w:rsid w:val="0072027F"/>
  </w:style>
  <w:style w:type="paragraph" w:customStyle="1" w:styleId="1A2BF1F74A83458783299092BB384B3510">
    <w:name w:val="1A2BF1F74A83458783299092BB384B3510"/>
    <w:rsid w:val="0072027F"/>
  </w:style>
  <w:style w:type="paragraph" w:customStyle="1" w:styleId="F2C6F68E69244638A9287F1E9F7CD7319">
    <w:name w:val="F2C6F68E69244638A9287F1E9F7CD7319"/>
    <w:rsid w:val="0072027F"/>
  </w:style>
  <w:style w:type="paragraph" w:customStyle="1" w:styleId="6A041011D6DC400897008D49E879EBD836">
    <w:name w:val="6A041011D6DC400897008D49E879EBD836"/>
    <w:rsid w:val="0072027F"/>
  </w:style>
  <w:style w:type="paragraph" w:customStyle="1" w:styleId="4B07C687A1B14A84B5EC88281D667C5D32">
    <w:name w:val="4B07C687A1B14A84B5EC88281D667C5D32"/>
    <w:rsid w:val="007202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32">
    <w:name w:val="009D7C157A53456E894902952C693CAC32"/>
    <w:rsid w:val="007202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433C573C2DD46D8A3F6BA1DE26980982">
    <w:name w:val="9433C573C2DD46D8A3F6BA1DE26980982"/>
    <w:rsid w:val="0072027F"/>
  </w:style>
  <w:style w:type="paragraph" w:customStyle="1" w:styleId="BC453328B289457E85F442AC9BC9E2BE3">
    <w:name w:val="BC453328B289457E85F442AC9BC9E2BE3"/>
    <w:rsid w:val="0083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3">
    <w:name w:val="CD2FF0F747E14E37AFCB0C5D5F93D07F3"/>
    <w:rsid w:val="0083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3">
    <w:name w:val="74D0092DC1E64021B2E0CF3514FC17133"/>
    <w:rsid w:val="0083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9">
    <w:name w:val="A8586A081C5D493D964EA4A74513CE019"/>
    <w:rsid w:val="0083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3">
    <w:name w:val="2BF7280E408F4616B8847305BD36EB783"/>
    <w:rsid w:val="00832703"/>
  </w:style>
  <w:style w:type="paragraph" w:customStyle="1" w:styleId="74CE54A463D646EAABD9022A4D60F1003">
    <w:name w:val="74CE54A463D646EAABD9022A4D60F1003"/>
    <w:rsid w:val="00832703"/>
  </w:style>
  <w:style w:type="paragraph" w:customStyle="1" w:styleId="4E3F42C15450449BB6E92919200D24EC12">
    <w:name w:val="4E3F42C15450449BB6E92919200D24EC12"/>
    <w:rsid w:val="00832703"/>
  </w:style>
  <w:style w:type="paragraph" w:customStyle="1" w:styleId="1A2BF1F74A83458783299092BB384B3511">
    <w:name w:val="1A2BF1F74A83458783299092BB384B3511"/>
    <w:rsid w:val="00832703"/>
  </w:style>
  <w:style w:type="paragraph" w:customStyle="1" w:styleId="F2C6F68E69244638A9287F1E9F7CD73110">
    <w:name w:val="F2C6F68E69244638A9287F1E9F7CD73110"/>
    <w:rsid w:val="00832703"/>
  </w:style>
  <w:style w:type="paragraph" w:customStyle="1" w:styleId="6A041011D6DC400897008D49E879EBD837">
    <w:name w:val="6A041011D6DC400897008D49E879EBD837"/>
    <w:rsid w:val="00832703"/>
  </w:style>
  <w:style w:type="paragraph" w:customStyle="1" w:styleId="DF64F8F03C48436B90028EBE2CB013AF">
    <w:name w:val="DF64F8F03C48436B90028EBE2CB013AF"/>
    <w:rsid w:val="00832703"/>
  </w:style>
  <w:style w:type="paragraph" w:customStyle="1" w:styleId="BC453328B289457E85F442AC9BC9E2BE4">
    <w:name w:val="BC453328B289457E85F442AC9BC9E2BE4"/>
    <w:rsid w:val="006D6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4">
    <w:name w:val="CD2FF0F747E14E37AFCB0C5D5F93D07F4"/>
    <w:rsid w:val="006D6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4">
    <w:name w:val="74D0092DC1E64021B2E0CF3514FC17134"/>
    <w:rsid w:val="006D6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0">
    <w:name w:val="A8586A081C5D493D964EA4A74513CE0110"/>
    <w:rsid w:val="006D6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4">
    <w:name w:val="2BF7280E408F4616B8847305BD36EB784"/>
    <w:rsid w:val="006D604C"/>
  </w:style>
  <w:style w:type="paragraph" w:customStyle="1" w:styleId="74CE54A463D646EAABD9022A4D60F1004">
    <w:name w:val="74CE54A463D646EAABD9022A4D60F1004"/>
    <w:rsid w:val="006D604C"/>
  </w:style>
  <w:style w:type="paragraph" w:customStyle="1" w:styleId="4E3F42C15450449BB6E92919200D24EC13">
    <w:name w:val="4E3F42C15450449BB6E92919200D24EC13"/>
    <w:rsid w:val="006D604C"/>
  </w:style>
  <w:style w:type="paragraph" w:customStyle="1" w:styleId="1A2BF1F74A83458783299092BB384B3512">
    <w:name w:val="1A2BF1F74A83458783299092BB384B3512"/>
    <w:rsid w:val="006D604C"/>
  </w:style>
  <w:style w:type="paragraph" w:customStyle="1" w:styleId="F2C6F68E69244638A9287F1E9F7CD73111">
    <w:name w:val="F2C6F68E69244638A9287F1E9F7CD73111"/>
    <w:rsid w:val="006D604C"/>
  </w:style>
  <w:style w:type="paragraph" w:customStyle="1" w:styleId="6A041011D6DC400897008D49E879EBD838">
    <w:name w:val="6A041011D6DC400897008D49E879EBD838"/>
    <w:rsid w:val="006D604C"/>
  </w:style>
  <w:style w:type="paragraph" w:customStyle="1" w:styleId="DF64F8F03C48436B90028EBE2CB013AF1">
    <w:name w:val="DF64F8F03C48436B90028EBE2CB013AF1"/>
    <w:rsid w:val="006D604C"/>
  </w:style>
  <w:style w:type="paragraph" w:customStyle="1" w:styleId="BC453328B289457E85F442AC9BC9E2BE5">
    <w:name w:val="BC453328B289457E85F442AC9BC9E2BE5"/>
    <w:rsid w:val="00267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5">
    <w:name w:val="CD2FF0F747E14E37AFCB0C5D5F93D07F5"/>
    <w:rsid w:val="00267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5">
    <w:name w:val="74D0092DC1E64021B2E0CF3514FC17135"/>
    <w:rsid w:val="00267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1">
    <w:name w:val="A8586A081C5D493D964EA4A74513CE0111"/>
    <w:rsid w:val="00267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5">
    <w:name w:val="2BF7280E408F4616B8847305BD36EB785"/>
    <w:rsid w:val="00267FE5"/>
  </w:style>
  <w:style w:type="paragraph" w:customStyle="1" w:styleId="74CE54A463D646EAABD9022A4D60F1005">
    <w:name w:val="74CE54A463D646EAABD9022A4D60F1005"/>
    <w:rsid w:val="00267FE5"/>
  </w:style>
  <w:style w:type="paragraph" w:customStyle="1" w:styleId="4E3F42C15450449BB6E92919200D24EC14">
    <w:name w:val="4E3F42C15450449BB6E92919200D24EC14"/>
    <w:rsid w:val="00267FE5"/>
  </w:style>
  <w:style w:type="paragraph" w:customStyle="1" w:styleId="1A2BF1F74A83458783299092BB384B3513">
    <w:name w:val="1A2BF1F74A83458783299092BB384B3513"/>
    <w:rsid w:val="00267FE5"/>
  </w:style>
  <w:style w:type="paragraph" w:customStyle="1" w:styleId="F2C6F68E69244638A9287F1E9F7CD73112">
    <w:name w:val="F2C6F68E69244638A9287F1E9F7CD73112"/>
    <w:rsid w:val="00267FE5"/>
  </w:style>
  <w:style w:type="paragraph" w:customStyle="1" w:styleId="6A041011D6DC400897008D49E879EBD839">
    <w:name w:val="6A041011D6DC400897008D49E879EBD839"/>
    <w:rsid w:val="00267FE5"/>
  </w:style>
  <w:style w:type="paragraph" w:customStyle="1" w:styleId="DF64F8F03C48436B90028EBE2CB013AF2">
    <w:name w:val="DF64F8F03C48436B90028EBE2CB013AF2"/>
    <w:rsid w:val="00267FE5"/>
  </w:style>
  <w:style w:type="paragraph" w:customStyle="1" w:styleId="BC453328B289457E85F442AC9BC9E2BE6">
    <w:name w:val="BC453328B289457E85F442AC9BC9E2BE6"/>
    <w:rsid w:val="004034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6">
    <w:name w:val="CD2FF0F747E14E37AFCB0C5D5F93D07F6"/>
    <w:rsid w:val="004034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6">
    <w:name w:val="74D0092DC1E64021B2E0CF3514FC17136"/>
    <w:rsid w:val="004034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2">
    <w:name w:val="A8586A081C5D493D964EA4A74513CE0112"/>
    <w:rsid w:val="004034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6">
    <w:name w:val="2BF7280E408F4616B8847305BD36EB786"/>
    <w:rsid w:val="004034AD"/>
  </w:style>
  <w:style w:type="paragraph" w:customStyle="1" w:styleId="74CE54A463D646EAABD9022A4D60F1006">
    <w:name w:val="74CE54A463D646EAABD9022A4D60F1006"/>
    <w:rsid w:val="004034AD"/>
  </w:style>
  <w:style w:type="paragraph" w:customStyle="1" w:styleId="4E3F42C15450449BB6E92919200D24EC15">
    <w:name w:val="4E3F42C15450449BB6E92919200D24EC15"/>
    <w:rsid w:val="004034AD"/>
  </w:style>
  <w:style w:type="paragraph" w:customStyle="1" w:styleId="1A2BF1F74A83458783299092BB384B3514">
    <w:name w:val="1A2BF1F74A83458783299092BB384B3514"/>
    <w:rsid w:val="004034AD"/>
  </w:style>
  <w:style w:type="paragraph" w:customStyle="1" w:styleId="F2C6F68E69244638A9287F1E9F7CD73113">
    <w:name w:val="F2C6F68E69244638A9287F1E9F7CD73113"/>
    <w:rsid w:val="004034AD"/>
  </w:style>
  <w:style w:type="paragraph" w:customStyle="1" w:styleId="6A041011D6DC400897008D49E879EBD840">
    <w:name w:val="6A041011D6DC400897008D49E879EBD840"/>
    <w:rsid w:val="004034AD"/>
  </w:style>
  <w:style w:type="paragraph" w:customStyle="1" w:styleId="BC453328B289457E85F442AC9BC9E2BE7">
    <w:name w:val="BC453328B289457E85F442AC9BC9E2BE7"/>
    <w:rsid w:val="00243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7">
    <w:name w:val="CD2FF0F747E14E37AFCB0C5D5F93D07F7"/>
    <w:rsid w:val="00243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7">
    <w:name w:val="74D0092DC1E64021B2E0CF3514FC17137"/>
    <w:rsid w:val="00243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3">
    <w:name w:val="A8586A081C5D493D964EA4A74513CE0113"/>
    <w:rsid w:val="00243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7">
    <w:name w:val="2BF7280E408F4616B8847305BD36EB787"/>
    <w:rsid w:val="00243627"/>
  </w:style>
  <w:style w:type="paragraph" w:customStyle="1" w:styleId="74CE54A463D646EAABD9022A4D60F1007">
    <w:name w:val="74CE54A463D646EAABD9022A4D60F1007"/>
    <w:rsid w:val="00243627"/>
  </w:style>
  <w:style w:type="paragraph" w:customStyle="1" w:styleId="4E3F42C15450449BB6E92919200D24EC16">
    <w:name w:val="4E3F42C15450449BB6E92919200D24EC16"/>
    <w:rsid w:val="00243627"/>
  </w:style>
  <w:style w:type="paragraph" w:customStyle="1" w:styleId="1A2BF1F74A83458783299092BB384B3515">
    <w:name w:val="1A2BF1F74A83458783299092BB384B3515"/>
    <w:rsid w:val="00243627"/>
  </w:style>
  <w:style w:type="paragraph" w:customStyle="1" w:styleId="F2C6F68E69244638A9287F1E9F7CD73114">
    <w:name w:val="F2C6F68E69244638A9287F1E9F7CD73114"/>
    <w:rsid w:val="00243627"/>
  </w:style>
  <w:style w:type="paragraph" w:customStyle="1" w:styleId="6A041011D6DC400897008D49E879EBD841">
    <w:name w:val="6A041011D6DC400897008D49E879EBD841"/>
    <w:rsid w:val="00243627"/>
  </w:style>
  <w:style w:type="paragraph" w:customStyle="1" w:styleId="BC453328B289457E85F442AC9BC9E2BE8">
    <w:name w:val="BC453328B289457E85F442AC9BC9E2BE8"/>
    <w:rsid w:val="00E54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8">
    <w:name w:val="CD2FF0F747E14E37AFCB0C5D5F93D07F8"/>
    <w:rsid w:val="00E54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8">
    <w:name w:val="74D0092DC1E64021B2E0CF3514FC17138"/>
    <w:rsid w:val="00E54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4">
    <w:name w:val="A8586A081C5D493D964EA4A74513CE0114"/>
    <w:rsid w:val="00E54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8">
    <w:name w:val="2BF7280E408F4616B8847305BD36EB788"/>
    <w:rsid w:val="00E54D99"/>
  </w:style>
  <w:style w:type="paragraph" w:customStyle="1" w:styleId="74CE54A463D646EAABD9022A4D60F1008">
    <w:name w:val="74CE54A463D646EAABD9022A4D60F1008"/>
    <w:rsid w:val="00E54D99"/>
  </w:style>
  <w:style w:type="paragraph" w:customStyle="1" w:styleId="4E3F42C15450449BB6E92919200D24EC17">
    <w:name w:val="4E3F42C15450449BB6E92919200D24EC17"/>
    <w:rsid w:val="00E54D99"/>
  </w:style>
  <w:style w:type="paragraph" w:customStyle="1" w:styleId="1A2BF1F74A83458783299092BB384B3516">
    <w:name w:val="1A2BF1F74A83458783299092BB384B3516"/>
    <w:rsid w:val="00E54D99"/>
  </w:style>
  <w:style w:type="paragraph" w:customStyle="1" w:styleId="F2C6F68E69244638A9287F1E9F7CD73115">
    <w:name w:val="F2C6F68E69244638A9287F1E9F7CD73115"/>
    <w:rsid w:val="00E54D99"/>
  </w:style>
  <w:style w:type="paragraph" w:customStyle="1" w:styleId="6A041011D6DC400897008D49E879EBD842">
    <w:name w:val="6A041011D6DC400897008D49E879EBD842"/>
    <w:rsid w:val="00E54D99"/>
  </w:style>
  <w:style w:type="paragraph" w:customStyle="1" w:styleId="DF64F8F03C48436B90028EBE2CB013AF3">
    <w:name w:val="DF64F8F03C48436B90028EBE2CB013AF3"/>
    <w:rsid w:val="00E54D99"/>
  </w:style>
  <w:style w:type="paragraph" w:customStyle="1" w:styleId="BC453328B289457E85F442AC9BC9E2BE9">
    <w:name w:val="BC453328B289457E85F442AC9BC9E2BE9"/>
    <w:rsid w:val="00FF5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9">
    <w:name w:val="CD2FF0F747E14E37AFCB0C5D5F93D07F9"/>
    <w:rsid w:val="00FF5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9">
    <w:name w:val="74D0092DC1E64021B2E0CF3514FC17139"/>
    <w:rsid w:val="00FF5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5">
    <w:name w:val="A8586A081C5D493D964EA4A74513CE0115"/>
    <w:rsid w:val="00FF5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9">
    <w:name w:val="2BF7280E408F4616B8847305BD36EB789"/>
    <w:rsid w:val="00FF597A"/>
  </w:style>
  <w:style w:type="paragraph" w:customStyle="1" w:styleId="74CE54A463D646EAABD9022A4D60F1009">
    <w:name w:val="74CE54A463D646EAABD9022A4D60F1009"/>
    <w:rsid w:val="00FF597A"/>
  </w:style>
  <w:style w:type="paragraph" w:customStyle="1" w:styleId="4E3F42C15450449BB6E92919200D24EC18">
    <w:name w:val="4E3F42C15450449BB6E92919200D24EC18"/>
    <w:rsid w:val="00FF597A"/>
  </w:style>
  <w:style w:type="paragraph" w:customStyle="1" w:styleId="1A2BF1F74A83458783299092BB384B3517">
    <w:name w:val="1A2BF1F74A83458783299092BB384B3517"/>
    <w:rsid w:val="00FF597A"/>
  </w:style>
  <w:style w:type="paragraph" w:customStyle="1" w:styleId="F2C6F68E69244638A9287F1E9F7CD73116">
    <w:name w:val="F2C6F68E69244638A9287F1E9F7CD73116"/>
    <w:rsid w:val="00FF597A"/>
  </w:style>
  <w:style w:type="paragraph" w:customStyle="1" w:styleId="6A041011D6DC400897008D49E879EBD843">
    <w:name w:val="6A041011D6DC400897008D49E879EBD843"/>
    <w:rsid w:val="00FF597A"/>
  </w:style>
  <w:style w:type="paragraph" w:customStyle="1" w:styleId="DF64F8F03C48436B90028EBE2CB013AF4">
    <w:name w:val="DF64F8F03C48436B90028EBE2CB013AF4"/>
    <w:rsid w:val="00FF597A"/>
  </w:style>
  <w:style w:type="paragraph" w:customStyle="1" w:styleId="BC453328B289457E85F442AC9BC9E2BE10">
    <w:name w:val="BC453328B289457E85F442AC9BC9E2BE10"/>
    <w:rsid w:val="00746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0">
    <w:name w:val="CD2FF0F747E14E37AFCB0C5D5F93D07F10"/>
    <w:rsid w:val="00746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0">
    <w:name w:val="74D0092DC1E64021B2E0CF3514FC171310"/>
    <w:rsid w:val="00746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6">
    <w:name w:val="A8586A081C5D493D964EA4A74513CE0116"/>
    <w:rsid w:val="00746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0">
    <w:name w:val="2BF7280E408F4616B8847305BD36EB7810"/>
    <w:rsid w:val="00746861"/>
  </w:style>
  <w:style w:type="paragraph" w:customStyle="1" w:styleId="74CE54A463D646EAABD9022A4D60F10010">
    <w:name w:val="74CE54A463D646EAABD9022A4D60F10010"/>
    <w:rsid w:val="00746861"/>
  </w:style>
  <w:style w:type="paragraph" w:customStyle="1" w:styleId="4E3F42C15450449BB6E92919200D24EC19">
    <w:name w:val="4E3F42C15450449BB6E92919200D24EC19"/>
    <w:rsid w:val="00746861"/>
  </w:style>
  <w:style w:type="paragraph" w:customStyle="1" w:styleId="1A2BF1F74A83458783299092BB384B3518">
    <w:name w:val="1A2BF1F74A83458783299092BB384B3518"/>
    <w:rsid w:val="00746861"/>
  </w:style>
  <w:style w:type="paragraph" w:customStyle="1" w:styleId="F2C6F68E69244638A9287F1E9F7CD73117">
    <w:name w:val="F2C6F68E69244638A9287F1E9F7CD73117"/>
    <w:rsid w:val="00746861"/>
  </w:style>
  <w:style w:type="paragraph" w:customStyle="1" w:styleId="87CA7630CAA24A6E9DFDF6847FF241AA">
    <w:name w:val="87CA7630CAA24A6E9DFDF6847FF241AA"/>
    <w:rsid w:val="00746861"/>
  </w:style>
  <w:style w:type="paragraph" w:customStyle="1" w:styleId="6A041011D6DC400897008D49E879EBD844">
    <w:name w:val="6A041011D6DC400897008D49E879EBD844"/>
    <w:rsid w:val="00746861"/>
  </w:style>
  <w:style w:type="paragraph" w:customStyle="1" w:styleId="DF64F8F03C48436B90028EBE2CB013AF5">
    <w:name w:val="DF64F8F03C48436B90028EBE2CB013AF5"/>
    <w:rsid w:val="00746861"/>
  </w:style>
  <w:style w:type="paragraph" w:customStyle="1" w:styleId="BB4E0F81850743EE9057148DA0BCFBB3">
    <w:name w:val="BB4E0F81850743EE9057148DA0BCFBB3"/>
    <w:rsid w:val="00746861"/>
  </w:style>
  <w:style w:type="paragraph" w:customStyle="1" w:styleId="85061BC977A64C838A32C59255B7FAFA">
    <w:name w:val="85061BC977A64C838A32C59255B7FAFA"/>
    <w:rsid w:val="00746861"/>
  </w:style>
  <w:style w:type="paragraph" w:customStyle="1" w:styleId="1ABE68FAC34E455C99ED8668AA24A94E">
    <w:name w:val="1ABE68FAC34E455C99ED8668AA24A94E"/>
    <w:rsid w:val="00746861"/>
  </w:style>
  <w:style w:type="paragraph" w:customStyle="1" w:styleId="BC453328B289457E85F442AC9BC9E2BE11">
    <w:name w:val="BC453328B289457E85F442AC9BC9E2BE11"/>
    <w:rsid w:val="00237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1">
    <w:name w:val="CD2FF0F747E14E37AFCB0C5D5F93D07F11"/>
    <w:rsid w:val="00237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1">
    <w:name w:val="74D0092DC1E64021B2E0CF3514FC171311"/>
    <w:rsid w:val="00237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7">
    <w:name w:val="A8586A081C5D493D964EA4A74513CE0117"/>
    <w:rsid w:val="00237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1">
    <w:name w:val="2BF7280E408F4616B8847305BD36EB7811"/>
    <w:rsid w:val="002379CB"/>
  </w:style>
  <w:style w:type="paragraph" w:customStyle="1" w:styleId="74CE54A463D646EAABD9022A4D60F10011">
    <w:name w:val="74CE54A463D646EAABD9022A4D60F10011"/>
    <w:rsid w:val="002379CB"/>
  </w:style>
  <w:style w:type="paragraph" w:customStyle="1" w:styleId="4E3F42C15450449BB6E92919200D24EC20">
    <w:name w:val="4E3F42C15450449BB6E92919200D24EC20"/>
    <w:rsid w:val="002379CB"/>
  </w:style>
  <w:style w:type="paragraph" w:customStyle="1" w:styleId="1A2BF1F74A83458783299092BB384B3519">
    <w:name w:val="1A2BF1F74A83458783299092BB384B3519"/>
    <w:rsid w:val="002379CB"/>
  </w:style>
  <w:style w:type="paragraph" w:customStyle="1" w:styleId="F2C6F68E69244638A9287F1E9F7CD73118">
    <w:name w:val="F2C6F68E69244638A9287F1E9F7CD73118"/>
    <w:rsid w:val="002379CB"/>
  </w:style>
  <w:style w:type="paragraph" w:customStyle="1" w:styleId="1ABE68FAC34E455C99ED8668AA24A94E1">
    <w:name w:val="1ABE68FAC34E455C99ED8668AA24A94E1"/>
    <w:rsid w:val="002379CB"/>
  </w:style>
  <w:style w:type="paragraph" w:customStyle="1" w:styleId="6A041011D6DC400897008D49E879EBD845">
    <w:name w:val="6A041011D6DC400897008D49E879EBD845"/>
    <w:rsid w:val="002379CB"/>
  </w:style>
  <w:style w:type="paragraph" w:customStyle="1" w:styleId="DF64F8F03C48436B90028EBE2CB013AF6">
    <w:name w:val="DF64F8F03C48436B90028EBE2CB013AF6"/>
    <w:rsid w:val="002379CB"/>
  </w:style>
  <w:style w:type="paragraph" w:customStyle="1" w:styleId="BC453328B289457E85F442AC9BC9E2BE12">
    <w:name w:val="BC453328B289457E85F442AC9BC9E2BE12"/>
    <w:rsid w:val="00153A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2">
    <w:name w:val="CD2FF0F747E14E37AFCB0C5D5F93D07F12"/>
    <w:rsid w:val="00153A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2">
    <w:name w:val="74D0092DC1E64021B2E0CF3514FC171312"/>
    <w:rsid w:val="00153A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8">
    <w:name w:val="A8586A081C5D493D964EA4A74513CE0118"/>
    <w:rsid w:val="00153A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2">
    <w:name w:val="2BF7280E408F4616B8847305BD36EB7812"/>
    <w:rsid w:val="00153A5D"/>
  </w:style>
  <w:style w:type="paragraph" w:customStyle="1" w:styleId="74CE54A463D646EAABD9022A4D60F10012">
    <w:name w:val="74CE54A463D646EAABD9022A4D60F10012"/>
    <w:rsid w:val="00153A5D"/>
  </w:style>
  <w:style w:type="paragraph" w:customStyle="1" w:styleId="4E3F42C15450449BB6E92919200D24EC21">
    <w:name w:val="4E3F42C15450449BB6E92919200D24EC21"/>
    <w:rsid w:val="00153A5D"/>
  </w:style>
  <w:style w:type="paragraph" w:customStyle="1" w:styleId="1A2BF1F74A83458783299092BB384B3520">
    <w:name w:val="1A2BF1F74A83458783299092BB384B3520"/>
    <w:rsid w:val="00153A5D"/>
  </w:style>
  <w:style w:type="paragraph" w:customStyle="1" w:styleId="F2C6F68E69244638A9287F1E9F7CD73119">
    <w:name w:val="F2C6F68E69244638A9287F1E9F7CD73119"/>
    <w:rsid w:val="00153A5D"/>
  </w:style>
  <w:style w:type="paragraph" w:customStyle="1" w:styleId="1ABE68FAC34E455C99ED8668AA24A94E2">
    <w:name w:val="1ABE68FAC34E455C99ED8668AA24A94E2"/>
    <w:rsid w:val="00153A5D"/>
  </w:style>
  <w:style w:type="paragraph" w:customStyle="1" w:styleId="6A041011D6DC400897008D49E879EBD846">
    <w:name w:val="6A041011D6DC400897008D49E879EBD846"/>
    <w:rsid w:val="00153A5D"/>
  </w:style>
  <w:style w:type="paragraph" w:customStyle="1" w:styleId="DF64F8F03C48436B90028EBE2CB013AF7">
    <w:name w:val="DF64F8F03C48436B90028EBE2CB013AF7"/>
    <w:rsid w:val="00153A5D"/>
  </w:style>
  <w:style w:type="paragraph" w:customStyle="1" w:styleId="BC453328B289457E85F442AC9BC9E2BE13">
    <w:name w:val="BC453328B289457E85F442AC9BC9E2BE13"/>
    <w:rsid w:val="00973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3">
    <w:name w:val="CD2FF0F747E14E37AFCB0C5D5F93D07F13"/>
    <w:rsid w:val="00973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3">
    <w:name w:val="74D0092DC1E64021B2E0CF3514FC171313"/>
    <w:rsid w:val="00973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9">
    <w:name w:val="A8586A081C5D493D964EA4A74513CE0119"/>
    <w:rsid w:val="00973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3">
    <w:name w:val="2BF7280E408F4616B8847305BD36EB7813"/>
    <w:rsid w:val="00973E8E"/>
  </w:style>
  <w:style w:type="paragraph" w:customStyle="1" w:styleId="74CE54A463D646EAABD9022A4D60F10013">
    <w:name w:val="74CE54A463D646EAABD9022A4D60F10013"/>
    <w:rsid w:val="00973E8E"/>
  </w:style>
  <w:style w:type="paragraph" w:customStyle="1" w:styleId="4E3F42C15450449BB6E92919200D24EC22">
    <w:name w:val="4E3F42C15450449BB6E92919200D24EC22"/>
    <w:rsid w:val="00973E8E"/>
  </w:style>
  <w:style w:type="paragraph" w:customStyle="1" w:styleId="1A2BF1F74A83458783299092BB384B3521">
    <w:name w:val="1A2BF1F74A83458783299092BB384B3521"/>
    <w:rsid w:val="00973E8E"/>
  </w:style>
  <w:style w:type="paragraph" w:customStyle="1" w:styleId="F2C6F68E69244638A9287F1E9F7CD73120">
    <w:name w:val="F2C6F68E69244638A9287F1E9F7CD73120"/>
    <w:rsid w:val="00973E8E"/>
  </w:style>
  <w:style w:type="paragraph" w:customStyle="1" w:styleId="85061BC977A64C838A32C59255B7FAFA1">
    <w:name w:val="85061BC977A64C838A32C59255B7FAFA1"/>
    <w:rsid w:val="00973E8E"/>
  </w:style>
  <w:style w:type="paragraph" w:customStyle="1" w:styleId="6A041011D6DC400897008D49E879EBD847">
    <w:name w:val="6A041011D6DC400897008D49E879EBD847"/>
    <w:rsid w:val="00973E8E"/>
  </w:style>
  <w:style w:type="paragraph" w:customStyle="1" w:styleId="DF64F8F03C48436B90028EBE2CB013AF8">
    <w:name w:val="DF64F8F03C48436B90028EBE2CB013AF8"/>
    <w:rsid w:val="00973E8E"/>
  </w:style>
  <w:style w:type="paragraph" w:customStyle="1" w:styleId="ADF42B7879D24BDA8A3D9FFA742A16D7">
    <w:name w:val="ADF42B7879D24BDA8A3D9FFA742A16D7"/>
    <w:rsid w:val="00973E8E"/>
  </w:style>
  <w:style w:type="paragraph" w:customStyle="1" w:styleId="B5DF175F87A645A1A5B02635A88E675B">
    <w:name w:val="B5DF175F87A645A1A5B02635A88E675B"/>
    <w:rsid w:val="00973E8E"/>
  </w:style>
  <w:style w:type="paragraph" w:customStyle="1" w:styleId="6A6F86CAF83643F0921BCE2A650C66FF">
    <w:name w:val="6A6F86CAF83643F0921BCE2A650C66FF"/>
    <w:rsid w:val="00973E8E"/>
  </w:style>
  <w:style w:type="paragraph" w:customStyle="1" w:styleId="BE1951E5F99C4A2DA3F404766560575D">
    <w:name w:val="BE1951E5F99C4A2DA3F404766560575D"/>
    <w:rsid w:val="00973E8E"/>
  </w:style>
  <w:style w:type="paragraph" w:customStyle="1" w:styleId="BC453328B289457E85F442AC9BC9E2BE14">
    <w:name w:val="BC453328B289457E85F442AC9BC9E2BE14"/>
    <w:rsid w:val="004C5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4">
    <w:name w:val="CD2FF0F747E14E37AFCB0C5D5F93D07F14"/>
    <w:rsid w:val="004C5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4">
    <w:name w:val="74D0092DC1E64021B2E0CF3514FC171314"/>
    <w:rsid w:val="004C5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0">
    <w:name w:val="A8586A081C5D493D964EA4A74513CE0120"/>
    <w:rsid w:val="004C5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4">
    <w:name w:val="2BF7280E408F4616B8847305BD36EB7814"/>
    <w:rsid w:val="004C5644"/>
  </w:style>
  <w:style w:type="paragraph" w:customStyle="1" w:styleId="74CE54A463D646EAABD9022A4D60F10014">
    <w:name w:val="74CE54A463D646EAABD9022A4D60F10014"/>
    <w:rsid w:val="004C5644"/>
  </w:style>
  <w:style w:type="paragraph" w:customStyle="1" w:styleId="4E3F42C15450449BB6E92919200D24EC23">
    <w:name w:val="4E3F42C15450449BB6E92919200D24EC23"/>
    <w:rsid w:val="004C5644"/>
  </w:style>
  <w:style w:type="paragraph" w:customStyle="1" w:styleId="1A2BF1F74A83458783299092BB384B3522">
    <w:name w:val="1A2BF1F74A83458783299092BB384B3522"/>
    <w:rsid w:val="004C5644"/>
  </w:style>
  <w:style w:type="paragraph" w:customStyle="1" w:styleId="F2C6F68E69244638A9287F1E9F7CD73121">
    <w:name w:val="F2C6F68E69244638A9287F1E9F7CD73121"/>
    <w:rsid w:val="004C5644"/>
  </w:style>
  <w:style w:type="paragraph" w:customStyle="1" w:styleId="BE1951E5F99C4A2DA3F404766560575D1">
    <w:name w:val="BE1951E5F99C4A2DA3F404766560575D1"/>
    <w:rsid w:val="004C5644"/>
  </w:style>
  <w:style w:type="paragraph" w:customStyle="1" w:styleId="6A041011D6DC400897008D49E879EBD848">
    <w:name w:val="6A041011D6DC400897008D49E879EBD848"/>
    <w:rsid w:val="004C5644"/>
  </w:style>
  <w:style w:type="paragraph" w:customStyle="1" w:styleId="DF64F8F03C48436B90028EBE2CB013AF9">
    <w:name w:val="DF64F8F03C48436B90028EBE2CB013AF9"/>
    <w:rsid w:val="004C5644"/>
  </w:style>
  <w:style w:type="paragraph" w:customStyle="1" w:styleId="5CDB6575EA1347A8B01B696BDCA9B112">
    <w:name w:val="5CDB6575EA1347A8B01B696BDCA9B112"/>
    <w:rsid w:val="004C5644"/>
  </w:style>
  <w:style w:type="paragraph" w:customStyle="1" w:styleId="E561C2EC1DB64978A955D7DF66B34ACB">
    <w:name w:val="E561C2EC1DB64978A955D7DF66B34ACB"/>
    <w:rsid w:val="004C5644"/>
  </w:style>
  <w:style w:type="paragraph" w:customStyle="1" w:styleId="B393091C598848C48FB7FABEDB77D748">
    <w:name w:val="B393091C598848C48FB7FABEDB77D748"/>
    <w:rsid w:val="004C5644"/>
  </w:style>
  <w:style w:type="paragraph" w:customStyle="1" w:styleId="BC453328B289457E85F442AC9BC9E2BE15">
    <w:name w:val="BC453328B289457E85F442AC9BC9E2BE15"/>
    <w:rsid w:val="00947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5">
    <w:name w:val="CD2FF0F747E14E37AFCB0C5D5F93D07F15"/>
    <w:rsid w:val="00947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5">
    <w:name w:val="74D0092DC1E64021B2E0CF3514FC171315"/>
    <w:rsid w:val="00947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1">
    <w:name w:val="A8586A081C5D493D964EA4A74513CE0121"/>
    <w:rsid w:val="00947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5">
    <w:name w:val="2BF7280E408F4616B8847305BD36EB7815"/>
    <w:rsid w:val="00947A35"/>
  </w:style>
  <w:style w:type="paragraph" w:customStyle="1" w:styleId="74CE54A463D646EAABD9022A4D60F10015">
    <w:name w:val="74CE54A463D646EAABD9022A4D60F10015"/>
    <w:rsid w:val="00947A35"/>
  </w:style>
  <w:style w:type="paragraph" w:customStyle="1" w:styleId="4E3F42C15450449BB6E92919200D24EC24">
    <w:name w:val="4E3F42C15450449BB6E92919200D24EC24"/>
    <w:rsid w:val="00947A35"/>
  </w:style>
  <w:style w:type="paragraph" w:customStyle="1" w:styleId="1A2BF1F74A83458783299092BB384B3523">
    <w:name w:val="1A2BF1F74A83458783299092BB384B3523"/>
    <w:rsid w:val="00947A35"/>
  </w:style>
  <w:style w:type="paragraph" w:customStyle="1" w:styleId="F2C6F68E69244638A9287F1E9F7CD73122">
    <w:name w:val="F2C6F68E69244638A9287F1E9F7CD73122"/>
    <w:rsid w:val="00947A35"/>
  </w:style>
  <w:style w:type="paragraph" w:customStyle="1" w:styleId="B393091C598848C48FB7FABEDB77D7481">
    <w:name w:val="B393091C598848C48FB7FABEDB77D7481"/>
    <w:rsid w:val="00947A35"/>
  </w:style>
  <w:style w:type="paragraph" w:customStyle="1" w:styleId="6A041011D6DC400897008D49E879EBD849">
    <w:name w:val="6A041011D6DC400897008D49E879EBD849"/>
    <w:rsid w:val="00947A35"/>
  </w:style>
  <w:style w:type="paragraph" w:customStyle="1" w:styleId="DF64F8F03C48436B90028EBE2CB013AF10">
    <w:name w:val="DF64F8F03C48436B90028EBE2CB013AF10"/>
    <w:rsid w:val="00947A35"/>
  </w:style>
  <w:style w:type="paragraph" w:customStyle="1" w:styleId="BC453328B289457E85F442AC9BC9E2BE16">
    <w:name w:val="BC453328B289457E85F442AC9BC9E2BE16"/>
    <w:rsid w:val="00D910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6">
    <w:name w:val="CD2FF0F747E14E37AFCB0C5D5F93D07F16"/>
    <w:rsid w:val="00D910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6">
    <w:name w:val="74D0092DC1E64021B2E0CF3514FC171316"/>
    <w:rsid w:val="00D910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2">
    <w:name w:val="A8586A081C5D493D964EA4A74513CE0122"/>
    <w:rsid w:val="00D910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6">
    <w:name w:val="2BF7280E408F4616B8847305BD36EB7816"/>
    <w:rsid w:val="00D9108D"/>
  </w:style>
  <w:style w:type="paragraph" w:customStyle="1" w:styleId="74CE54A463D646EAABD9022A4D60F10016">
    <w:name w:val="74CE54A463D646EAABD9022A4D60F10016"/>
    <w:rsid w:val="00D9108D"/>
  </w:style>
  <w:style w:type="paragraph" w:customStyle="1" w:styleId="4E3F42C15450449BB6E92919200D24EC25">
    <w:name w:val="4E3F42C15450449BB6E92919200D24EC25"/>
    <w:rsid w:val="00D9108D"/>
  </w:style>
  <w:style w:type="paragraph" w:customStyle="1" w:styleId="1A2BF1F74A83458783299092BB384B3524">
    <w:name w:val="1A2BF1F74A83458783299092BB384B3524"/>
    <w:rsid w:val="00D9108D"/>
  </w:style>
  <w:style w:type="paragraph" w:customStyle="1" w:styleId="F2C6F68E69244638A9287F1E9F7CD73123">
    <w:name w:val="F2C6F68E69244638A9287F1E9F7CD73123"/>
    <w:rsid w:val="00D9108D"/>
  </w:style>
  <w:style w:type="paragraph" w:customStyle="1" w:styleId="B393091C598848C48FB7FABEDB77D7482">
    <w:name w:val="B393091C598848C48FB7FABEDB77D7482"/>
    <w:rsid w:val="00D9108D"/>
  </w:style>
  <w:style w:type="paragraph" w:customStyle="1" w:styleId="6A041011D6DC400897008D49E879EBD850">
    <w:name w:val="6A041011D6DC400897008D49E879EBD850"/>
    <w:rsid w:val="00D9108D"/>
  </w:style>
  <w:style w:type="paragraph" w:customStyle="1" w:styleId="DF64F8F03C48436B90028EBE2CB013AF11">
    <w:name w:val="DF64F8F03C48436B90028EBE2CB013AF11"/>
    <w:rsid w:val="00D9108D"/>
  </w:style>
  <w:style w:type="paragraph" w:customStyle="1" w:styleId="FFBBCC95DF394BB889FC4AC1F5DF8EE4">
    <w:name w:val="FFBBCC95DF394BB889FC4AC1F5DF8EE4"/>
    <w:rsid w:val="00D9108D"/>
  </w:style>
  <w:style w:type="paragraph" w:customStyle="1" w:styleId="4ACAFCF5F04A4723A70DBDD07CC83BEF">
    <w:name w:val="4ACAFCF5F04A4723A70DBDD07CC83BEF"/>
    <w:rsid w:val="00D9108D"/>
  </w:style>
  <w:style w:type="paragraph" w:customStyle="1" w:styleId="BC453328B289457E85F442AC9BC9E2BE17">
    <w:name w:val="BC453328B289457E85F442AC9BC9E2BE17"/>
    <w:rsid w:val="00E632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7">
    <w:name w:val="CD2FF0F747E14E37AFCB0C5D5F93D07F17"/>
    <w:rsid w:val="00E632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7">
    <w:name w:val="74D0092DC1E64021B2E0CF3514FC171317"/>
    <w:rsid w:val="00E632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3">
    <w:name w:val="A8586A081C5D493D964EA4A74513CE0123"/>
    <w:rsid w:val="00E632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7">
    <w:name w:val="2BF7280E408F4616B8847305BD36EB7817"/>
    <w:rsid w:val="00E632BE"/>
  </w:style>
  <w:style w:type="paragraph" w:customStyle="1" w:styleId="74CE54A463D646EAABD9022A4D60F10017">
    <w:name w:val="74CE54A463D646EAABD9022A4D60F10017"/>
    <w:rsid w:val="00E632BE"/>
  </w:style>
  <w:style w:type="paragraph" w:customStyle="1" w:styleId="4E3F42C15450449BB6E92919200D24EC26">
    <w:name w:val="4E3F42C15450449BB6E92919200D24EC26"/>
    <w:rsid w:val="00E632BE"/>
  </w:style>
  <w:style w:type="paragraph" w:customStyle="1" w:styleId="1A2BF1F74A83458783299092BB384B3525">
    <w:name w:val="1A2BF1F74A83458783299092BB384B3525"/>
    <w:rsid w:val="00E632BE"/>
  </w:style>
  <w:style w:type="paragraph" w:customStyle="1" w:styleId="F2C6F68E69244638A9287F1E9F7CD73124">
    <w:name w:val="F2C6F68E69244638A9287F1E9F7CD73124"/>
    <w:rsid w:val="00E632BE"/>
  </w:style>
  <w:style w:type="paragraph" w:customStyle="1" w:styleId="B393091C598848C48FB7FABEDB77D7483">
    <w:name w:val="B393091C598848C48FB7FABEDB77D7483"/>
    <w:rsid w:val="00E632BE"/>
  </w:style>
  <w:style w:type="paragraph" w:customStyle="1" w:styleId="4ACAFCF5F04A4723A70DBDD07CC83BEF1">
    <w:name w:val="4ACAFCF5F04A4723A70DBDD07CC83BEF1"/>
    <w:rsid w:val="00E632BE"/>
  </w:style>
  <w:style w:type="paragraph" w:customStyle="1" w:styleId="6A041011D6DC400897008D49E879EBD851">
    <w:name w:val="6A041011D6DC400897008D49E879EBD851"/>
    <w:rsid w:val="00E632BE"/>
  </w:style>
  <w:style w:type="paragraph" w:customStyle="1" w:styleId="DF64F8F03C48436B90028EBE2CB013AF12">
    <w:name w:val="DF64F8F03C48436B90028EBE2CB013AF12"/>
    <w:rsid w:val="00E632BE"/>
  </w:style>
  <w:style w:type="paragraph" w:customStyle="1" w:styleId="2B19E5B68853477EA46F6072AED14BAA">
    <w:name w:val="2B19E5B68853477EA46F6072AED14BAA"/>
    <w:rsid w:val="00E632BE"/>
  </w:style>
  <w:style w:type="paragraph" w:customStyle="1" w:styleId="01070CC90D4B4280AC1709A2A83F0F79">
    <w:name w:val="01070CC90D4B4280AC1709A2A83F0F79"/>
    <w:rsid w:val="00E632BE"/>
  </w:style>
  <w:style w:type="paragraph" w:customStyle="1" w:styleId="BC453328B289457E85F442AC9BC9E2BE18">
    <w:name w:val="BC453328B289457E85F442AC9BC9E2BE18"/>
    <w:rsid w:val="00280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8">
    <w:name w:val="CD2FF0F747E14E37AFCB0C5D5F93D07F18"/>
    <w:rsid w:val="00280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8">
    <w:name w:val="74D0092DC1E64021B2E0CF3514FC171318"/>
    <w:rsid w:val="00280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4">
    <w:name w:val="A8586A081C5D493D964EA4A74513CE0124"/>
    <w:rsid w:val="00280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8">
    <w:name w:val="2BF7280E408F4616B8847305BD36EB7818"/>
    <w:rsid w:val="00280CC3"/>
  </w:style>
  <w:style w:type="paragraph" w:customStyle="1" w:styleId="74CE54A463D646EAABD9022A4D60F10018">
    <w:name w:val="74CE54A463D646EAABD9022A4D60F10018"/>
    <w:rsid w:val="00280CC3"/>
  </w:style>
  <w:style w:type="paragraph" w:customStyle="1" w:styleId="4E3F42C15450449BB6E92919200D24EC27">
    <w:name w:val="4E3F42C15450449BB6E92919200D24EC27"/>
    <w:rsid w:val="00280CC3"/>
  </w:style>
  <w:style w:type="paragraph" w:customStyle="1" w:styleId="1A2BF1F74A83458783299092BB384B3526">
    <w:name w:val="1A2BF1F74A83458783299092BB384B3526"/>
    <w:rsid w:val="00280CC3"/>
  </w:style>
  <w:style w:type="paragraph" w:customStyle="1" w:styleId="F2C6F68E69244638A9287F1E9F7CD73125">
    <w:name w:val="F2C6F68E69244638A9287F1E9F7CD73125"/>
    <w:rsid w:val="00280CC3"/>
  </w:style>
  <w:style w:type="paragraph" w:customStyle="1" w:styleId="B393091C598848C48FB7FABEDB77D7484">
    <w:name w:val="B393091C598848C48FB7FABEDB77D7484"/>
    <w:rsid w:val="00280CC3"/>
  </w:style>
  <w:style w:type="paragraph" w:customStyle="1" w:styleId="4ACAFCF5F04A4723A70DBDD07CC83BEF2">
    <w:name w:val="4ACAFCF5F04A4723A70DBDD07CC83BEF2"/>
    <w:rsid w:val="00280CC3"/>
  </w:style>
  <w:style w:type="paragraph" w:customStyle="1" w:styleId="01070CC90D4B4280AC1709A2A83F0F791">
    <w:name w:val="01070CC90D4B4280AC1709A2A83F0F791"/>
    <w:rsid w:val="00280CC3"/>
  </w:style>
  <w:style w:type="paragraph" w:customStyle="1" w:styleId="6A041011D6DC400897008D49E879EBD852">
    <w:name w:val="6A041011D6DC400897008D49E879EBD852"/>
    <w:rsid w:val="00280CC3"/>
  </w:style>
  <w:style w:type="paragraph" w:customStyle="1" w:styleId="DF64F8F03C48436B90028EBE2CB013AF13">
    <w:name w:val="DF64F8F03C48436B90028EBE2CB013AF13"/>
    <w:rsid w:val="00280CC3"/>
  </w:style>
  <w:style w:type="paragraph" w:customStyle="1" w:styleId="4FE1659B24CD41F396398F2AA5ED9986">
    <w:name w:val="4FE1659B24CD41F396398F2AA5ED9986"/>
    <w:rsid w:val="00280CC3"/>
  </w:style>
  <w:style w:type="paragraph" w:customStyle="1" w:styleId="F62C55654CEB4519A091293707B02A60">
    <w:name w:val="F62C55654CEB4519A091293707B02A60"/>
    <w:rsid w:val="00280CC3"/>
  </w:style>
  <w:style w:type="paragraph" w:customStyle="1" w:styleId="B3DE2C61C17D4D318A6F53E67AF3C43C">
    <w:name w:val="B3DE2C61C17D4D318A6F53E67AF3C43C"/>
    <w:rsid w:val="00280CC3"/>
  </w:style>
  <w:style w:type="paragraph" w:customStyle="1" w:styleId="F431BD68DE7A4ED0BDB5630FDDEFA3AB">
    <w:name w:val="F431BD68DE7A4ED0BDB5630FDDEFA3AB"/>
    <w:rsid w:val="00280CC3"/>
  </w:style>
  <w:style w:type="paragraph" w:customStyle="1" w:styleId="4C8723F7935C4E0BB6F10BFD1B8AD898">
    <w:name w:val="4C8723F7935C4E0BB6F10BFD1B8AD898"/>
    <w:rsid w:val="00280CC3"/>
  </w:style>
  <w:style w:type="paragraph" w:customStyle="1" w:styleId="BC453328B289457E85F442AC9BC9E2BE19">
    <w:name w:val="BC453328B289457E85F442AC9BC9E2BE19"/>
    <w:rsid w:val="00C119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9">
    <w:name w:val="CD2FF0F747E14E37AFCB0C5D5F93D07F19"/>
    <w:rsid w:val="00C119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9">
    <w:name w:val="74D0092DC1E64021B2E0CF3514FC171319"/>
    <w:rsid w:val="00C119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5">
    <w:name w:val="A8586A081C5D493D964EA4A74513CE0125"/>
    <w:rsid w:val="00C119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9">
    <w:name w:val="2BF7280E408F4616B8847305BD36EB7819"/>
    <w:rsid w:val="00C11972"/>
  </w:style>
  <w:style w:type="paragraph" w:customStyle="1" w:styleId="74CE54A463D646EAABD9022A4D60F10019">
    <w:name w:val="74CE54A463D646EAABD9022A4D60F10019"/>
    <w:rsid w:val="00C11972"/>
  </w:style>
  <w:style w:type="paragraph" w:customStyle="1" w:styleId="4E3F42C15450449BB6E92919200D24EC28">
    <w:name w:val="4E3F42C15450449BB6E92919200D24EC28"/>
    <w:rsid w:val="00C11972"/>
  </w:style>
  <w:style w:type="paragraph" w:customStyle="1" w:styleId="1A2BF1F74A83458783299092BB384B3527">
    <w:name w:val="1A2BF1F74A83458783299092BB384B3527"/>
    <w:rsid w:val="00C11972"/>
  </w:style>
  <w:style w:type="paragraph" w:customStyle="1" w:styleId="F2C6F68E69244638A9287F1E9F7CD73126">
    <w:name w:val="F2C6F68E69244638A9287F1E9F7CD73126"/>
    <w:rsid w:val="00C11972"/>
  </w:style>
  <w:style w:type="paragraph" w:customStyle="1" w:styleId="4C8723F7935C4E0BB6F10BFD1B8AD8981">
    <w:name w:val="4C8723F7935C4E0BB6F10BFD1B8AD8981"/>
    <w:rsid w:val="00C11972"/>
  </w:style>
  <w:style w:type="paragraph" w:customStyle="1" w:styleId="F431BD68DE7A4ED0BDB5630FDDEFA3AB1">
    <w:name w:val="F431BD68DE7A4ED0BDB5630FDDEFA3AB1"/>
    <w:rsid w:val="00C11972"/>
  </w:style>
  <w:style w:type="paragraph" w:customStyle="1" w:styleId="4ACAFCF5F04A4723A70DBDD07CC83BEF3">
    <w:name w:val="4ACAFCF5F04A4723A70DBDD07CC83BEF3"/>
    <w:rsid w:val="00C11972"/>
  </w:style>
  <w:style w:type="paragraph" w:customStyle="1" w:styleId="01070CC90D4B4280AC1709A2A83F0F792">
    <w:name w:val="01070CC90D4B4280AC1709A2A83F0F792"/>
    <w:rsid w:val="00C11972"/>
  </w:style>
  <w:style w:type="paragraph" w:customStyle="1" w:styleId="6A041011D6DC400897008D49E879EBD853">
    <w:name w:val="6A041011D6DC400897008D49E879EBD853"/>
    <w:rsid w:val="00C11972"/>
  </w:style>
  <w:style w:type="paragraph" w:customStyle="1" w:styleId="DF64F8F03C48436B90028EBE2CB013AF14">
    <w:name w:val="DF64F8F03C48436B90028EBE2CB013AF14"/>
    <w:rsid w:val="00C11972"/>
  </w:style>
  <w:style w:type="paragraph" w:customStyle="1" w:styleId="BC453328B289457E85F442AC9BC9E2BE20">
    <w:name w:val="BC453328B289457E85F442AC9BC9E2BE20"/>
    <w:rsid w:val="00F91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0">
    <w:name w:val="CD2FF0F747E14E37AFCB0C5D5F93D07F20"/>
    <w:rsid w:val="00F91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0">
    <w:name w:val="74D0092DC1E64021B2E0CF3514FC171320"/>
    <w:rsid w:val="00F91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6">
    <w:name w:val="A8586A081C5D493D964EA4A74513CE0126"/>
    <w:rsid w:val="00F91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0">
    <w:name w:val="2BF7280E408F4616B8847305BD36EB7820"/>
    <w:rsid w:val="00F91D28"/>
  </w:style>
  <w:style w:type="paragraph" w:customStyle="1" w:styleId="74CE54A463D646EAABD9022A4D60F10020">
    <w:name w:val="74CE54A463D646EAABD9022A4D60F10020"/>
    <w:rsid w:val="00F91D28"/>
  </w:style>
  <w:style w:type="paragraph" w:customStyle="1" w:styleId="4E3F42C15450449BB6E92919200D24EC29">
    <w:name w:val="4E3F42C15450449BB6E92919200D24EC29"/>
    <w:rsid w:val="00F91D28"/>
  </w:style>
  <w:style w:type="paragraph" w:customStyle="1" w:styleId="1A2BF1F74A83458783299092BB384B3528">
    <w:name w:val="1A2BF1F74A83458783299092BB384B3528"/>
    <w:rsid w:val="00F91D28"/>
  </w:style>
  <w:style w:type="paragraph" w:customStyle="1" w:styleId="F2C6F68E69244638A9287F1E9F7CD73127">
    <w:name w:val="F2C6F68E69244638A9287F1E9F7CD73127"/>
    <w:rsid w:val="00F91D28"/>
  </w:style>
  <w:style w:type="paragraph" w:customStyle="1" w:styleId="4C8723F7935C4E0BB6F10BFD1B8AD8982">
    <w:name w:val="4C8723F7935C4E0BB6F10BFD1B8AD8982"/>
    <w:rsid w:val="00F91D28"/>
  </w:style>
  <w:style w:type="paragraph" w:customStyle="1" w:styleId="F431BD68DE7A4ED0BDB5630FDDEFA3AB2">
    <w:name w:val="F431BD68DE7A4ED0BDB5630FDDEFA3AB2"/>
    <w:rsid w:val="00F91D28"/>
  </w:style>
  <w:style w:type="paragraph" w:customStyle="1" w:styleId="4ACAFCF5F04A4723A70DBDD07CC83BEF4">
    <w:name w:val="4ACAFCF5F04A4723A70DBDD07CC83BEF4"/>
    <w:rsid w:val="00F91D28"/>
  </w:style>
  <w:style w:type="paragraph" w:customStyle="1" w:styleId="01070CC90D4B4280AC1709A2A83F0F793">
    <w:name w:val="01070CC90D4B4280AC1709A2A83F0F793"/>
    <w:rsid w:val="00F91D28"/>
  </w:style>
  <w:style w:type="paragraph" w:customStyle="1" w:styleId="6A041011D6DC400897008D49E879EBD854">
    <w:name w:val="6A041011D6DC400897008D49E879EBD854"/>
    <w:rsid w:val="00F91D28"/>
  </w:style>
  <w:style w:type="paragraph" w:customStyle="1" w:styleId="DF64F8F03C48436B90028EBE2CB013AF15">
    <w:name w:val="DF64F8F03C48436B90028EBE2CB013AF15"/>
    <w:rsid w:val="00F91D28"/>
  </w:style>
  <w:style w:type="paragraph" w:customStyle="1" w:styleId="BC453328B289457E85F442AC9BC9E2BE21">
    <w:name w:val="BC453328B289457E85F442AC9BC9E2BE21"/>
    <w:rsid w:val="009C3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1">
    <w:name w:val="CD2FF0F747E14E37AFCB0C5D5F93D07F21"/>
    <w:rsid w:val="009C3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1">
    <w:name w:val="74D0092DC1E64021B2E0CF3514FC171321"/>
    <w:rsid w:val="009C3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7">
    <w:name w:val="A8586A081C5D493D964EA4A74513CE0127"/>
    <w:rsid w:val="009C3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1">
    <w:name w:val="2BF7280E408F4616B8847305BD36EB7821"/>
    <w:rsid w:val="009C36DA"/>
  </w:style>
  <w:style w:type="paragraph" w:customStyle="1" w:styleId="74CE54A463D646EAABD9022A4D60F10021">
    <w:name w:val="74CE54A463D646EAABD9022A4D60F10021"/>
    <w:rsid w:val="009C36DA"/>
  </w:style>
  <w:style w:type="paragraph" w:customStyle="1" w:styleId="4E3F42C15450449BB6E92919200D24EC30">
    <w:name w:val="4E3F42C15450449BB6E92919200D24EC30"/>
    <w:rsid w:val="009C36DA"/>
  </w:style>
  <w:style w:type="paragraph" w:customStyle="1" w:styleId="1A2BF1F74A83458783299092BB384B3529">
    <w:name w:val="1A2BF1F74A83458783299092BB384B3529"/>
    <w:rsid w:val="009C36DA"/>
  </w:style>
  <w:style w:type="paragraph" w:customStyle="1" w:styleId="F2C6F68E69244638A9287F1E9F7CD73128">
    <w:name w:val="F2C6F68E69244638A9287F1E9F7CD73128"/>
    <w:rsid w:val="009C36DA"/>
  </w:style>
  <w:style w:type="paragraph" w:customStyle="1" w:styleId="4C8723F7935C4E0BB6F10BFD1B8AD8983">
    <w:name w:val="4C8723F7935C4E0BB6F10BFD1B8AD8983"/>
    <w:rsid w:val="009C36DA"/>
  </w:style>
  <w:style w:type="paragraph" w:customStyle="1" w:styleId="F431BD68DE7A4ED0BDB5630FDDEFA3AB3">
    <w:name w:val="F431BD68DE7A4ED0BDB5630FDDEFA3AB3"/>
    <w:rsid w:val="009C36DA"/>
  </w:style>
  <w:style w:type="paragraph" w:customStyle="1" w:styleId="4ACAFCF5F04A4723A70DBDD07CC83BEF5">
    <w:name w:val="4ACAFCF5F04A4723A70DBDD07CC83BEF5"/>
    <w:rsid w:val="009C36DA"/>
  </w:style>
  <w:style w:type="paragraph" w:customStyle="1" w:styleId="01070CC90D4B4280AC1709A2A83F0F794">
    <w:name w:val="01070CC90D4B4280AC1709A2A83F0F794"/>
    <w:rsid w:val="009C36DA"/>
  </w:style>
  <w:style w:type="paragraph" w:customStyle="1" w:styleId="6A041011D6DC400897008D49E879EBD855">
    <w:name w:val="6A041011D6DC400897008D49E879EBD855"/>
    <w:rsid w:val="009C36DA"/>
  </w:style>
  <w:style w:type="paragraph" w:customStyle="1" w:styleId="DF64F8F03C48436B90028EBE2CB013AF16">
    <w:name w:val="DF64F8F03C48436B90028EBE2CB013AF16"/>
    <w:rsid w:val="009C36DA"/>
  </w:style>
  <w:style w:type="paragraph" w:customStyle="1" w:styleId="DA952E1D125841E5BF65D0D3CF375697">
    <w:name w:val="DA952E1D125841E5BF65D0D3CF375697"/>
    <w:rsid w:val="009C36DA"/>
  </w:style>
  <w:style w:type="paragraph" w:customStyle="1" w:styleId="5C3B061635CE4CB9B77EF03C4A2B90B7">
    <w:name w:val="5C3B061635CE4CB9B77EF03C4A2B90B7"/>
    <w:rsid w:val="009C36DA"/>
  </w:style>
  <w:style w:type="paragraph" w:customStyle="1" w:styleId="130736C6B35E4D5F8207FD29B2718F10">
    <w:name w:val="130736C6B35E4D5F8207FD29B2718F10"/>
    <w:rsid w:val="009C36DA"/>
  </w:style>
  <w:style w:type="paragraph" w:customStyle="1" w:styleId="7AC67FE8148446B8B5288253B1DA7EF5">
    <w:name w:val="7AC67FE8148446B8B5288253B1DA7EF5"/>
    <w:rsid w:val="009C36DA"/>
  </w:style>
  <w:style w:type="paragraph" w:customStyle="1" w:styleId="95AB4A227DE944FA93C082430141D566">
    <w:name w:val="95AB4A227DE944FA93C082430141D566"/>
    <w:rsid w:val="009C36DA"/>
  </w:style>
  <w:style w:type="paragraph" w:customStyle="1" w:styleId="0324545F54134683A498DF00D6522BDB">
    <w:name w:val="0324545F54134683A498DF00D6522BDB"/>
    <w:rsid w:val="009C36DA"/>
  </w:style>
  <w:style w:type="paragraph" w:customStyle="1" w:styleId="7AAB9CDBB7204527824C3E265B77FFF0">
    <w:name w:val="7AAB9CDBB7204527824C3E265B77FFF0"/>
    <w:rsid w:val="009C36DA"/>
  </w:style>
  <w:style w:type="paragraph" w:customStyle="1" w:styleId="59C6F8E448E1457C9D8EB51965E9D9C0">
    <w:name w:val="59C6F8E448E1457C9D8EB51965E9D9C0"/>
    <w:rsid w:val="009C36DA"/>
  </w:style>
  <w:style w:type="paragraph" w:customStyle="1" w:styleId="94E68E7E57254ADEBFC42B1D230FD2FC">
    <w:name w:val="94E68E7E57254ADEBFC42B1D230FD2FC"/>
    <w:rsid w:val="009C36DA"/>
  </w:style>
  <w:style w:type="paragraph" w:customStyle="1" w:styleId="0DC231E856044DC889E5C51E463D9E8C">
    <w:name w:val="0DC231E856044DC889E5C51E463D9E8C"/>
    <w:rsid w:val="009C36DA"/>
  </w:style>
  <w:style w:type="paragraph" w:customStyle="1" w:styleId="354A9DB042F441A4B1CD06F63206E266">
    <w:name w:val="354A9DB042F441A4B1CD06F63206E266"/>
    <w:rsid w:val="009C36DA"/>
  </w:style>
  <w:style w:type="paragraph" w:customStyle="1" w:styleId="27655E7819AF4217A770708FA4071C18">
    <w:name w:val="27655E7819AF4217A770708FA4071C18"/>
    <w:rsid w:val="009C36DA"/>
  </w:style>
  <w:style w:type="paragraph" w:customStyle="1" w:styleId="BC453328B289457E85F442AC9BC9E2BE22">
    <w:name w:val="BC453328B289457E85F442AC9BC9E2BE22"/>
    <w:rsid w:val="00A63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2">
    <w:name w:val="CD2FF0F747E14E37AFCB0C5D5F93D07F22"/>
    <w:rsid w:val="00A63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2">
    <w:name w:val="74D0092DC1E64021B2E0CF3514FC171322"/>
    <w:rsid w:val="00A63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8">
    <w:name w:val="A8586A081C5D493D964EA4A74513CE0128"/>
    <w:rsid w:val="00A63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2">
    <w:name w:val="2BF7280E408F4616B8847305BD36EB7822"/>
    <w:rsid w:val="00A635C0"/>
  </w:style>
  <w:style w:type="paragraph" w:customStyle="1" w:styleId="74CE54A463D646EAABD9022A4D60F10022">
    <w:name w:val="74CE54A463D646EAABD9022A4D60F10022"/>
    <w:rsid w:val="00A635C0"/>
  </w:style>
  <w:style w:type="paragraph" w:customStyle="1" w:styleId="4E3F42C15450449BB6E92919200D24EC31">
    <w:name w:val="4E3F42C15450449BB6E92919200D24EC31"/>
    <w:rsid w:val="00A635C0"/>
  </w:style>
  <w:style w:type="paragraph" w:customStyle="1" w:styleId="1A2BF1F74A83458783299092BB384B3530">
    <w:name w:val="1A2BF1F74A83458783299092BB384B3530"/>
    <w:rsid w:val="00A635C0"/>
  </w:style>
  <w:style w:type="paragraph" w:customStyle="1" w:styleId="F2C6F68E69244638A9287F1E9F7CD73129">
    <w:name w:val="F2C6F68E69244638A9287F1E9F7CD73129"/>
    <w:rsid w:val="00A635C0"/>
  </w:style>
  <w:style w:type="paragraph" w:customStyle="1" w:styleId="4C8723F7935C4E0BB6F10BFD1B8AD8984">
    <w:name w:val="4C8723F7935C4E0BB6F10BFD1B8AD8984"/>
    <w:rsid w:val="00A635C0"/>
  </w:style>
  <w:style w:type="paragraph" w:customStyle="1" w:styleId="F431BD68DE7A4ED0BDB5630FDDEFA3AB4">
    <w:name w:val="F431BD68DE7A4ED0BDB5630FDDEFA3AB4"/>
    <w:rsid w:val="00A635C0"/>
  </w:style>
  <w:style w:type="paragraph" w:customStyle="1" w:styleId="130736C6B35E4D5F8207FD29B2718F101">
    <w:name w:val="130736C6B35E4D5F8207FD29B2718F101"/>
    <w:rsid w:val="00A635C0"/>
  </w:style>
  <w:style w:type="paragraph" w:customStyle="1" w:styleId="7AC67FE8148446B8B5288253B1DA7EF51">
    <w:name w:val="7AC67FE8148446B8B5288253B1DA7EF51"/>
    <w:rsid w:val="00A635C0"/>
  </w:style>
  <w:style w:type="paragraph" w:customStyle="1" w:styleId="7AAB9CDBB7204527824C3E265B77FFF01">
    <w:name w:val="7AAB9CDBB7204527824C3E265B77FFF01"/>
    <w:rsid w:val="00A635C0"/>
  </w:style>
  <w:style w:type="paragraph" w:customStyle="1" w:styleId="59C6F8E448E1457C9D8EB51965E9D9C01">
    <w:name w:val="59C6F8E448E1457C9D8EB51965E9D9C01"/>
    <w:rsid w:val="00A635C0"/>
  </w:style>
  <w:style w:type="paragraph" w:customStyle="1" w:styleId="354A9DB042F441A4B1CD06F63206E2661">
    <w:name w:val="354A9DB042F441A4B1CD06F63206E2661"/>
    <w:rsid w:val="00A635C0"/>
  </w:style>
  <w:style w:type="paragraph" w:customStyle="1" w:styleId="27655E7819AF4217A770708FA4071C181">
    <w:name w:val="27655E7819AF4217A770708FA4071C181"/>
    <w:rsid w:val="00A635C0"/>
  </w:style>
  <w:style w:type="paragraph" w:customStyle="1" w:styleId="6A041011D6DC400897008D49E879EBD856">
    <w:name w:val="6A041011D6DC400897008D49E879EBD856"/>
    <w:rsid w:val="00A635C0"/>
  </w:style>
  <w:style w:type="paragraph" w:customStyle="1" w:styleId="DF64F8F03C48436B90028EBE2CB013AF17">
    <w:name w:val="DF64F8F03C48436B90028EBE2CB013AF17"/>
    <w:rsid w:val="00A635C0"/>
  </w:style>
  <w:style w:type="paragraph" w:customStyle="1" w:styleId="00D5857A3CB144D6B4C588988CF2EC18">
    <w:name w:val="00D5857A3CB144D6B4C588988CF2EC18"/>
    <w:rsid w:val="00A635C0"/>
  </w:style>
  <w:style w:type="paragraph" w:customStyle="1" w:styleId="BC453328B289457E85F442AC9BC9E2BE23">
    <w:name w:val="BC453328B289457E85F442AC9BC9E2BE23"/>
    <w:rsid w:val="00E73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3">
    <w:name w:val="CD2FF0F747E14E37AFCB0C5D5F93D07F23"/>
    <w:rsid w:val="00E73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3">
    <w:name w:val="74D0092DC1E64021B2E0CF3514FC171323"/>
    <w:rsid w:val="00E73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9">
    <w:name w:val="A8586A081C5D493D964EA4A74513CE0129"/>
    <w:rsid w:val="00E73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3">
    <w:name w:val="2BF7280E408F4616B8847305BD36EB7823"/>
    <w:rsid w:val="00E73934"/>
  </w:style>
  <w:style w:type="paragraph" w:customStyle="1" w:styleId="74CE54A463D646EAABD9022A4D60F10023">
    <w:name w:val="74CE54A463D646EAABD9022A4D60F10023"/>
    <w:rsid w:val="00E73934"/>
  </w:style>
  <w:style w:type="paragraph" w:customStyle="1" w:styleId="4E3F42C15450449BB6E92919200D24EC32">
    <w:name w:val="4E3F42C15450449BB6E92919200D24EC32"/>
    <w:rsid w:val="00E73934"/>
  </w:style>
  <w:style w:type="paragraph" w:customStyle="1" w:styleId="1A2BF1F74A83458783299092BB384B3531">
    <w:name w:val="1A2BF1F74A83458783299092BB384B3531"/>
    <w:rsid w:val="00E73934"/>
  </w:style>
  <w:style w:type="paragraph" w:customStyle="1" w:styleId="F2C6F68E69244638A9287F1E9F7CD73130">
    <w:name w:val="F2C6F68E69244638A9287F1E9F7CD73130"/>
    <w:rsid w:val="00E73934"/>
  </w:style>
  <w:style w:type="paragraph" w:customStyle="1" w:styleId="4C8723F7935C4E0BB6F10BFD1B8AD8985">
    <w:name w:val="4C8723F7935C4E0BB6F10BFD1B8AD8985"/>
    <w:rsid w:val="00E73934"/>
  </w:style>
  <w:style w:type="paragraph" w:customStyle="1" w:styleId="F431BD68DE7A4ED0BDB5630FDDEFA3AB5">
    <w:name w:val="F431BD68DE7A4ED0BDB5630FDDEFA3AB5"/>
    <w:rsid w:val="00E73934"/>
  </w:style>
  <w:style w:type="paragraph" w:customStyle="1" w:styleId="130736C6B35E4D5F8207FD29B2718F102">
    <w:name w:val="130736C6B35E4D5F8207FD29B2718F102"/>
    <w:rsid w:val="00E73934"/>
  </w:style>
  <w:style w:type="paragraph" w:customStyle="1" w:styleId="7AC67FE8148446B8B5288253B1DA7EF52">
    <w:name w:val="7AC67FE8148446B8B5288253B1DA7EF52"/>
    <w:rsid w:val="00E73934"/>
  </w:style>
  <w:style w:type="paragraph" w:customStyle="1" w:styleId="00D5857A3CB144D6B4C588988CF2EC181">
    <w:name w:val="00D5857A3CB144D6B4C588988CF2EC181"/>
    <w:rsid w:val="00E73934"/>
  </w:style>
  <w:style w:type="paragraph" w:customStyle="1" w:styleId="7AAB9CDBB7204527824C3E265B77FFF02">
    <w:name w:val="7AAB9CDBB7204527824C3E265B77FFF02"/>
    <w:rsid w:val="00E73934"/>
  </w:style>
  <w:style w:type="paragraph" w:customStyle="1" w:styleId="59C6F8E448E1457C9D8EB51965E9D9C02">
    <w:name w:val="59C6F8E448E1457C9D8EB51965E9D9C02"/>
    <w:rsid w:val="00E73934"/>
  </w:style>
  <w:style w:type="paragraph" w:customStyle="1" w:styleId="354A9DB042F441A4B1CD06F63206E2662">
    <w:name w:val="354A9DB042F441A4B1CD06F63206E2662"/>
    <w:rsid w:val="00E73934"/>
  </w:style>
  <w:style w:type="paragraph" w:customStyle="1" w:styleId="27655E7819AF4217A770708FA4071C182">
    <w:name w:val="27655E7819AF4217A770708FA4071C182"/>
    <w:rsid w:val="00E73934"/>
  </w:style>
  <w:style w:type="paragraph" w:customStyle="1" w:styleId="6A041011D6DC400897008D49E879EBD857">
    <w:name w:val="6A041011D6DC400897008D49E879EBD857"/>
    <w:rsid w:val="00E73934"/>
  </w:style>
  <w:style w:type="paragraph" w:customStyle="1" w:styleId="DF64F8F03C48436B90028EBE2CB013AF18">
    <w:name w:val="DF64F8F03C48436B90028EBE2CB013AF18"/>
    <w:rsid w:val="00E73934"/>
  </w:style>
  <w:style w:type="paragraph" w:customStyle="1" w:styleId="1E98D69A8D594ED78431BC32987895D8">
    <w:name w:val="1E98D69A8D594ED78431BC32987895D8"/>
    <w:rsid w:val="00E73934"/>
  </w:style>
  <w:style w:type="paragraph" w:customStyle="1" w:styleId="44230D18B39B44FF99D8A4A626902075">
    <w:name w:val="44230D18B39B44FF99D8A4A626902075"/>
    <w:rsid w:val="00E73934"/>
  </w:style>
  <w:style w:type="paragraph" w:customStyle="1" w:styleId="B20D8DA3F8844262AFE4E6FB804F3866">
    <w:name w:val="B20D8DA3F8844262AFE4E6FB804F3866"/>
    <w:rsid w:val="00E73934"/>
  </w:style>
  <w:style w:type="paragraph" w:customStyle="1" w:styleId="60275756D2444E0E9F14529AEA25CECB">
    <w:name w:val="60275756D2444E0E9F14529AEA25CECB"/>
    <w:rsid w:val="00E73934"/>
  </w:style>
  <w:style w:type="paragraph" w:customStyle="1" w:styleId="F031068099024004A8CC102097EEC58A">
    <w:name w:val="F031068099024004A8CC102097EEC58A"/>
    <w:rsid w:val="00E73934"/>
  </w:style>
  <w:style w:type="paragraph" w:customStyle="1" w:styleId="0C8D05D5EFDA470C87EAB7DA395D8864">
    <w:name w:val="0C8D05D5EFDA470C87EAB7DA395D8864"/>
    <w:rsid w:val="00E73934"/>
  </w:style>
  <w:style w:type="paragraph" w:customStyle="1" w:styleId="BC453328B289457E85F442AC9BC9E2BE24">
    <w:name w:val="BC453328B289457E85F442AC9BC9E2BE24"/>
    <w:rsid w:val="004F1E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4">
    <w:name w:val="CD2FF0F747E14E37AFCB0C5D5F93D07F24"/>
    <w:rsid w:val="004F1E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4">
    <w:name w:val="74D0092DC1E64021B2E0CF3514FC171324"/>
    <w:rsid w:val="004F1E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0">
    <w:name w:val="A8586A081C5D493D964EA4A74513CE0130"/>
    <w:rsid w:val="004F1E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4">
    <w:name w:val="2BF7280E408F4616B8847305BD36EB7824"/>
    <w:rsid w:val="004F1EAE"/>
  </w:style>
  <w:style w:type="paragraph" w:customStyle="1" w:styleId="74CE54A463D646EAABD9022A4D60F10024">
    <w:name w:val="74CE54A463D646EAABD9022A4D60F10024"/>
    <w:rsid w:val="004F1EAE"/>
  </w:style>
  <w:style w:type="paragraph" w:customStyle="1" w:styleId="4E3F42C15450449BB6E92919200D24EC33">
    <w:name w:val="4E3F42C15450449BB6E92919200D24EC33"/>
    <w:rsid w:val="004F1EAE"/>
  </w:style>
  <w:style w:type="paragraph" w:customStyle="1" w:styleId="1A2BF1F74A83458783299092BB384B3532">
    <w:name w:val="1A2BF1F74A83458783299092BB384B3532"/>
    <w:rsid w:val="004F1EAE"/>
  </w:style>
  <w:style w:type="paragraph" w:customStyle="1" w:styleId="F2C6F68E69244638A9287F1E9F7CD73131">
    <w:name w:val="F2C6F68E69244638A9287F1E9F7CD73131"/>
    <w:rsid w:val="004F1EAE"/>
  </w:style>
  <w:style w:type="paragraph" w:customStyle="1" w:styleId="0C8D05D5EFDA470C87EAB7DA395D88641">
    <w:name w:val="0C8D05D5EFDA470C87EAB7DA395D88641"/>
    <w:rsid w:val="004F1EAE"/>
  </w:style>
  <w:style w:type="paragraph" w:customStyle="1" w:styleId="4C8723F7935C4E0BB6F10BFD1B8AD8986">
    <w:name w:val="4C8723F7935C4E0BB6F10BFD1B8AD8986"/>
    <w:rsid w:val="004F1EAE"/>
  </w:style>
  <w:style w:type="paragraph" w:customStyle="1" w:styleId="F431BD68DE7A4ED0BDB5630FDDEFA3AB6">
    <w:name w:val="F431BD68DE7A4ED0BDB5630FDDEFA3AB6"/>
    <w:rsid w:val="004F1EAE"/>
  </w:style>
  <w:style w:type="paragraph" w:customStyle="1" w:styleId="130736C6B35E4D5F8207FD29B2718F103">
    <w:name w:val="130736C6B35E4D5F8207FD29B2718F103"/>
    <w:rsid w:val="004F1EAE"/>
  </w:style>
  <w:style w:type="paragraph" w:customStyle="1" w:styleId="7AC67FE8148446B8B5288253B1DA7EF53">
    <w:name w:val="7AC67FE8148446B8B5288253B1DA7EF53"/>
    <w:rsid w:val="004F1EAE"/>
  </w:style>
  <w:style w:type="paragraph" w:customStyle="1" w:styleId="00D5857A3CB144D6B4C588988CF2EC182">
    <w:name w:val="00D5857A3CB144D6B4C588988CF2EC182"/>
    <w:rsid w:val="004F1EAE"/>
  </w:style>
  <w:style w:type="paragraph" w:customStyle="1" w:styleId="7AAB9CDBB7204527824C3E265B77FFF03">
    <w:name w:val="7AAB9CDBB7204527824C3E265B77FFF03"/>
    <w:rsid w:val="004F1EAE"/>
  </w:style>
  <w:style w:type="paragraph" w:customStyle="1" w:styleId="59C6F8E448E1457C9D8EB51965E9D9C03">
    <w:name w:val="59C6F8E448E1457C9D8EB51965E9D9C03"/>
    <w:rsid w:val="004F1EAE"/>
  </w:style>
  <w:style w:type="paragraph" w:customStyle="1" w:styleId="354A9DB042F441A4B1CD06F63206E2663">
    <w:name w:val="354A9DB042F441A4B1CD06F63206E2663"/>
    <w:rsid w:val="004F1EAE"/>
  </w:style>
  <w:style w:type="paragraph" w:customStyle="1" w:styleId="27655E7819AF4217A770708FA4071C183">
    <w:name w:val="27655E7819AF4217A770708FA4071C183"/>
    <w:rsid w:val="004F1EAE"/>
  </w:style>
  <w:style w:type="paragraph" w:customStyle="1" w:styleId="6A041011D6DC400897008D49E879EBD858">
    <w:name w:val="6A041011D6DC400897008D49E879EBD858"/>
    <w:rsid w:val="004F1EAE"/>
  </w:style>
  <w:style w:type="paragraph" w:customStyle="1" w:styleId="DF64F8F03C48436B90028EBE2CB013AF19">
    <w:name w:val="DF64F8F03C48436B90028EBE2CB013AF19"/>
    <w:rsid w:val="004F1EAE"/>
  </w:style>
  <w:style w:type="paragraph" w:customStyle="1" w:styleId="ACC3712DF5A84FDFAF4FBCA6B9160A72">
    <w:name w:val="ACC3712DF5A84FDFAF4FBCA6B9160A72"/>
    <w:rsid w:val="004F1EAE"/>
  </w:style>
  <w:style w:type="paragraph" w:customStyle="1" w:styleId="780D6B610111440A92ECA5B23B1EA760">
    <w:name w:val="780D6B610111440A92ECA5B23B1EA760"/>
    <w:rsid w:val="004F1EAE"/>
  </w:style>
  <w:style w:type="paragraph" w:customStyle="1" w:styleId="8ED0A9D2FD6246AF838ADF8FF2C7FDDF">
    <w:name w:val="8ED0A9D2FD6246AF838ADF8FF2C7FDDF"/>
    <w:rsid w:val="004F1EAE"/>
  </w:style>
  <w:style w:type="paragraph" w:customStyle="1" w:styleId="BC453328B289457E85F442AC9BC9E2BE25">
    <w:name w:val="BC453328B289457E85F442AC9BC9E2BE25"/>
    <w:rsid w:val="00EE3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5">
    <w:name w:val="CD2FF0F747E14E37AFCB0C5D5F93D07F25"/>
    <w:rsid w:val="00EE3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5">
    <w:name w:val="74D0092DC1E64021B2E0CF3514FC171325"/>
    <w:rsid w:val="00EE3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1">
    <w:name w:val="A8586A081C5D493D964EA4A74513CE0131"/>
    <w:rsid w:val="00EE3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5">
    <w:name w:val="2BF7280E408F4616B8847305BD36EB7825"/>
    <w:rsid w:val="00EE3C25"/>
  </w:style>
  <w:style w:type="paragraph" w:customStyle="1" w:styleId="74CE54A463D646EAABD9022A4D60F10025">
    <w:name w:val="74CE54A463D646EAABD9022A4D60F10025"/>
    <w:rsid w:val="00EE3C25"/>
  </w:style>
  <w:style w:type="paragraph" w:customStyle="1" w:styleId="4E3F42C15450449BB6E92919200D24EC34">
    <w:name w:val="4E3F42C15450449BB6E92919200D24EC34"/>
    <w:rsid w:val="00EE3C25"/>
  </w:style>
  <w:style w:type="paragraph" w:customStyle="1" w:styleId="1A2BF1F74A83458783299092BB384B3533">
    <w:name w:val="1A2BF1F74A83458783299092BB384B3533"/>
    <w:rsid w:val="00EE3C25"/>
  </w:style>
  <w:style w:type="paragraph" w:customStyle="1" w:styleId="F2C6F68E69244638A9287F1E9F7CD73132">
    <w:name w:val="F2C6F68E69244638A9287F1E9F7CD73132"/>
    <w:rsid w:val="00EE3C25"/>
  </w:style>
  <w:style w:type="paragraph" w:customStyle="1" w:styleId="8ED0A9D2FD6246AF838ADF8FF2C7FDDF1">
    <w:name w:val="8ED0A9D2FD6246AF838ADF8FF2C7FDDF1"/>
    <w:rsid w:val="00EE3C25"/>
  </w:style>
  <w:style w:type="paragraph" w:customStyle="1" w:styleId="4C8723F7935C4E0BB6F10BFD1B8AD8987">
    <w:name w:val="4C8723F7935C4E0BB6F10BFD1B8AD8987"/>
    <w:rsid w:val="00EE3C25"/>
  </w:style>
  <w:style w:type="paragraph" w:customStyle="1" w:styleId="F431BD68DE7A4ED0BDB5630FDDEFA3AB7">
    <w:name w:val="F431BD68DE7A4ED0BDB5630FDDEFA3AB7"/>
    <w:rsid w:val="00EE3C25"/>
  </w:style>
  <w:style w:type="paragraph" w:customStyle="1" w:styleId="130736C6B35E4D5F8207FD29B2718F104">
    <w:name w:val="130736C6B35E4D5F8207FD29B2718F104"/>
    <w:rsid w:val="00EE3C25"/>
  </w:style>
  <w:style w:type="paragraph" w:customStyle="1" w:styleId="7AC67FE8148446B8B5288253B1DA7EF54">
    <w:name w:val="7AC67FE8148446B8B5288253B1DA7EF54"/>
    <w:rsid w:val="00EE3C25"/>
  </w:style>
  <w:style w:type="paragraph" w:customStyle="1" w:styleId="00D5857A3CB144D6B4C588988CF2EC183">
    <w:name w:val="00D5857A3CB144D6B4C588988CF2EC183"/>
    <w:rsid w:val="00EE3C25"/>
  </w:style>
  <w:style w:type="paragraph" w:customStyle="1" w:styleId="7AAB9CDBB7204527824C3E265B77FFF04">
    <w:name w:val="7AAB9CDBB7204527824C3E265B77FFF04"/>
    <w:rsid w:val="00EE3C25"/>
  </w:style>
  <w:style w:type="paragraph" w:customStyle="1" w:styleId="59C6F8E448E1457C9D8EB51965E9D9C04">
    <w:name w:val="59C6F8E448E1457C9D8EB51965E9D9C04"/>
    <w:rsid w:val="00EE3C25"/>
  </w:style>
  <w:style w:type="paragraph" w:customStyle="1" w:styleId="354A9DB042F441A4B1CD06F63206E2664">
    <w:name w:val="354A9DB042F441A4B1CD06F63206E2664"/>
    <w:rsid w:val="00EE3C25"/>
  </w:style>
  <w:style w:type="paragraph" w:customStyle="1" w:styleId="27655E7819AF4217A770708FA4071C184">
    <w:name w:val="27655E7819AF4217A770708FA4071C184"/>
    <w:rsid w:val="00EE3C25"/>
  </w:style>
  <w:style w:type="paragraph" w:customStyle="1" w:styleId="6A041011D6DC400897008D49E879EBD859">
    <w:name w:val="6A041011D6DC400897008D49E879EBD859"/>
    <w:rsid w:val="00EE3C25"/>
  </w:style>
  <w:style w:type="paragraph" w:customStyle="1" w:styleId="DF64F8F03C48436B90028EBE2CB013AF20">
    <w:name w:val="DF64F8F03C48436B90028EBE2CB013AF20"/>
    <w:rsid w:val="00EE3C25"/>
  </w:style>
  <w:style w:type="paragraph" w:customStyle="1" w:styleId="59F2F6AE73EA43BBA38650DFE4241C12">
    <w:name w:val="59F2F6AE73EA43BBA38650DFE4241C12"/>
    <w:rsid w:val="00EE3C25"/>
  </w:style>
  <w:style w:type="paragraph" w:customStyle="1" w:styleId="903D97251EF74257B02AE48C793018FC">
    <w:name w:val="903D97251EF74257B02AE48C793018FC"/>
    <w:rsid w:val="00EE3C25"/>
  </w:style>
  <w:style w:type="paragraph" w:customStyle="1" w:styleId="BC453328B289457E85F442AC9BC9E2BE26">
    <w:name w:val="BC453328B289457E85F442AC9BC9E2BE26"/>
    <w:rsid w:val="00771C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6">
    <w:name w:val="CD2FF0F747E14E37AFCB0C5D5F93D07F26"/>
    <w:rsid w:val="00771C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6">
    <w:name w:val="74D0092DC1E64021B2E0CF3514FC171326"/>
    <w:rsid w:val="00771C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2">
    <w:name w:val="A8586A081C5D493D964EA4A74513CE0132"/>
    <w:rsid w:val="00771C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6">
    <w:name w:val="2BF7280E408F4616B8847305BD36EB7826"/>
    <w:rsid w:val="00771C9F"/>
  </w:style>
  <w:style w:type="paragraph" w:customStyle="1" w:styleId="74CE54A463D646EAABD9022A4D60F10026">
    <w:name w:val="74CE54A463D646EAABD9022A4D60F10026"/>
    <w:rsid w:val="00771C9F"/>
  </w:style>
  <w:style w:type="paragraph" w:customStyle="1" w:styleId="4E3F42C15450449BB6E92919200D24EC35">
    <w:name w:val="4E3F42C15450449BB6E92919200D24EC35"/>
    <w:rsid w:val="00771C9F"/>
  </w:style>
  <w:style w:type="paragraph" w:customStyle="1" w:styleId="1A2BF1F74A83458783299092BB384B3534">
    <w:name w:val="1A2BF1F74A83458783299092BB384B3534"/>
    <w:rsid w:val="00771C9F"/>
  </w:style>
  <w:style w:type="paragraph" w:customStyle="1" w:styleId="F2C6F68E69244638A9287F1E9F7CD73133">
    <w:name w:val="F2C6F68E69244638A9287F1E9F7CD73133"/>
    <w:rsid w:val="00771C9F"/>
  </w:style>
  <w:style w:type="paragraph" w:customStyle="1" w:styleId="903D97251EF74257B02AE48C793018FC1">
    <w:name w:val="903D97251EF74257B02AE48C793018FC1"/>
    <w:rsid w:val="00771C9F"/>
  </w:style>
  <w:style w:type="paragraph" w:customStyle="1" w:styleId="4C8723F7935C4E0BB6F10BFD1B8AD8988">
    <w:name w:val="4C8723F7935C4E0BB6F10BFD1B8AD8988"/>
    <w:rsid w:val="00771C9F"/>
  </w:style>
  <w:style w:type="paragraph" w:customStyle="1" w:styleId="F431BD68DE7A4ED0BDB5630FDDEFA3AB8">
    <w:name w:val="F431BD68DE7A4ED0BDB5630FDDEFA3AB8"/>
    <w:rsid w:val="00771C9F"/>
  </w:style>
  <w:style w:type="paragraph" w:customStyle="1" w:styleId="130736C6B35E4D5F8207FD29B2718F105">
    <w:name w:val="130736C6B35E4D5F8207FD29B2718F105"/>
    <w:rsid w:val="00771C9F"/>
  </w:style>
  <w:style w:type="paragraph" w:customStyle="1" w:styleId="7AC67FE8148446B8B5288253B1DA7EF55">
    <w:name w:val="7AC67FE8148446B8B5288253B1DA7EF55"/>
    <w:rsid w:val="00771C9F"/>
  </w:style>
  <w:style w:type="paragraph" w:customStyle="1" w:styleId="00D5857A3CB144D6B4C588988CF2EC184">
    <w:name w:val="00D5857A3CB144D6B4C588988CF2EC184"/>
    <w:rsid w:val="00771C9F"/>
  </w:style>
  <w:style w:type="paragraph" w:customStyle="1" w:styleId="7AAB9CDBB7204527824C3E265B77FFF05">
    <w:name w:val="7AAB9CDBB7204527824C3E265B77FFF05"/>
    <w:rsid w:val="00771C9F"/>
  </w:style>
  <w:style w:type="paragraph" w:customStyle="1" w:styleId="59C6F8E448E1457C9D8EB51965E9D9C05">
    <w:name w:val="59C6F8E448E1457C9D8EB51965E9D9C05"/>
    <w:rsid w:val="00771C9F"/>
  </w:style>
  <w:style w:type="paragraph" w:customStyle="1" w:styleId="354A9DB042F441A4B1CD06F63206E2665">
    <w:name w:val="354A9DB042F441A4B1CD06F63206E2665"/>
    <w:rsid w:val="00771C9F"/>
  </w:style>
  <w:style w:type="paragraph" w:customStyle="1" w:styleId="27655E7819AF4217A770708FA4071C185">
    <w:name w:val="27655E7819AF4217A770708FA4071C185"/>
    <w:rsid w:val="00771C9F"/>
  </w:style>
  <w:style w:type="paragraph" w:customStyle="1" w:styleId="6A041011D6DC400897008D49E879EBD860">
    <w:name w:val="6A041011D6DC400897008D49E879EBD860"/>
    <w:rsid w:val="00771C9F"/>
  </w:style>
  <w:style w:type="paragraph" w:customStyle="1" w:styleId="DF64F8F03C48436B90028EBE2CB013AF21">
    <w:name w:val="DF64F8F03C48436B90028EBE2CB013AF21"/>
    <w:rsid w:val="00771C9F"/>
  </w:style>
  <w:style w:type="paragraph" w:customStyle="1" w:styleId="89160507DDB64DCDB01CF36F1E29B778">
    <w:name w:val="89160507DDB64DCDB01CF36F1E29B778"/>
    <w:rsid w:val="00771C9F"/>
  </w:style>
  <w:style w:type="paragraph" w:customStyle="1" w:styleId="811A066F8CA04D03BAB4C7F0FCCE8536">
    <w:name w:val="811A066F8CA04D03BAB4C7F0FCCE8536"/>
    <w:rsid w:val="00771C9F"/>
  </w:style>
  <w:style w:type="paragraph" w:customStyle="1" w:styleId="38F5B0BA8F1A459390717E43C7A9B058">
    <w:name w:val="38F5B0BA8F1A459390717E43C7A9B058"/>
    <w:rsid w:val="00771C9F"/>
  </w:style>
  <w:style w:type="paragraph" w:customStyle="1" w:styleId="A1970DF55512431FA2BB77E032371792">
    <w:name w:val="A1970DF55512431FA2BB77E032371792"/>
    <w:rsid w:val="00771C9F"/>
  </w:style>
  <w:style w:type="paragraph" w:customStyle="1" w:styleId="F4E76E65108246A39B4803C3CEFDF8ED">
    <w:name w:val="F4E76E65108246A39B4803C3CEFDF8ED"/>
    <w:rsid w:val="00771C9F"/>
  </w:style>
  <w:style w:type="paragraph" w:customStyle="1" w:styleId="8F29A32A5D05426CA8055C5AB3CC2518">
    <w:name w:val="8F29A32A5D05426CA8055C5AB3CC2518"/>
    <w:rsid w:val="00771C9F"/>
  </w:style>
  <w:style w:type="paragraph" w:customStyle="1" w:styleId="BC453328B289457E85F442AC9BC9E2BE27">
    <w:name w:val="BC453328B289457E85F442AC9BC9E2BE27"/>
    <w:rsid w:val="00504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7">
    <w:name w:val="CD2FF0F747E14E37AFCB0C5D5F93D07F27"/>
    <w:rsid w:val="00504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7">
    <w:name w:val="74D0092DC1E64021B2E0CF3514FC171327"/>
    <w:rsid w:val="00504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3">
    <w:name w:val="A8586A081C5D493D964EA4A74513CE0133"/>
    <w:rsid w:val="00504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7">
    <w:name w:val="2BF7280E408F4616B8847305BD36EB7827"/>
    <w:rsid w:val="00504AD7"/>
  </w:style>
  <w:style w:type="paragraph" w:customStyle="1" w:styleId="74CE54A463D646EAABD9022A4D60F10027">
    <w:name w:val="74CE54A463D646EAABD9022A4D60F10027"/>
    <w:rsid w:val="00504AD7"/>
  </w:style>
  <w:style w:type="paragraph" w:customStyle="1" w:styleId="4E3F42C15450449BB6E92919200D24EC36">
    <w:name w:val="4E3F42C15450449BB6E92919200D24EC36"/>
    <w:rsid w:val="00504AD7"/>
  </w:style>
  <w:style w:type="paragraph" w:customStyle="1" w:styleId="1A2BF1F74A83458783299092BB384B3535">
    <w:name w:val="1A2BF1F74A83458783299092BB384B3535"/>
    <w:rsid w:val="00504AD7"/>
  </w:style>
  <w:style w:type="paragraph" w:customStyle="1" w:styleId="F2C6F68E69244638A9287F1E9F7CD73134">
    <w:name w:val="F2C6F68E69244638A9287F1E9F7CD73134"/>
    <w:rsid w:val="00504AD7"/>
  </w:style>
  <w:style w:type="paragraph" w:customStyle="1" w:styleId="903D97251EF74257B02AE48C793018FC2">
    <w:name w:val="903D97251EF74257B02AE48C793018FC2"/>
    <w:rsid w:val="00504AD7"/>
  </w:style>
  <w:style w:type="paragraph" w:customStyle="1" w:styleId="4C8723F7935C4E0BB6F10BFD1B8AD8989">
    <w:name w:val="4C8723F7935C4E0BB6F10BFD1B8AD8989"/>
    <w:rsid w:val="00504AD7"/>
  </w:style>
  <w:style w:type="paragraph" w:customStyle="1" w:styleId="F431BD68DE7A4ED0BDB5630FDDEFA3AB9">
    <w:name w:val="F431BD68DE7A4ED0BDB5630FDDEFA3AB9"/>
    <w:rsid w:val="00504AD7"/>
  </w:style>
  <w:style w:type="paragraph" w:customStyle="1" w:styleId="130736C6B35E4D5F8207FD29B2718F106">
    <w:name w:val="130736C6B35E4D5F8207FD29B2718F106"/>
    <w:rsid w:val="00504AD7"/>
  </w:style>
  <w:style w:type="paragraph" w:customStyle="1" w:styleId="7AC67FE8148446B8B5288253B1DA7EF56">
    <w:name w:val="7AC67FE8148446B8B5288253B1DA7EF56"/>
    <w:rsid w:val="00504AD7"/>
  </w:style>
  <w:style w:type="paragraph" w:customStyle="1" w:styleId="F4E76E65108246A39B4803C3CEFDF8ED1">
    <w:name w:val="F4E76E65108246A39B4803C3CEFDF8ED1"/>
    <w:rsid w:val="00504AD7"/>
  </w:style>
  <w:style w:type="paragraph" w:customStyle="1" w:styleId="38F5B0BA8F1A459390717E43C7A9B0581">
    <w:name w:val="38F5B0BA8F1A459390717E43C7A9B0581"/>
    <w:rsid w:val="00504AD7"/>
  </w:style>
  <w:style w:type="paragraph" w:customStyle="1" w:styleId="A1970DF55512431FA2BB77E0323717921">
    <w:name w:val="A1970DF55512431FA2BB77E0323717921"/>
    <w:rsid w:val="00504AD7"/>
  </w:style>
  <w:style w:type="paragraph" w:customStyle="1" w:styleId="8F29A32A5D05426CA8055C5AB3CC25181">
    <w:name w:val="8F29A32A5D05426CA8055C5AB3CC25181"/>
    <w:rsid w:val="00504AD7"/>
  </w:style>
  <w:style w:type="paragraph" w:customStyle="1" w:styleId="7AAB9CDBB7204527824C3E265B77FFF06">
    <w:name w:val="7AAB9CDBB7204527824C3E265B77FFF06"/>
    <w:rsid w:val="00504AD7"/>
  </w:style>
  <w:style w:type="paragraph" w:customStyle="1" w:styleId="59C6F8E448E1457C9D8EB51965E9D9C06">
    <w:name w:val="59C6F8E448E1457C9D8EB51965E9D9C06"/>
    <w:rsid w:val="00504AD7"/>
  </w:style>
  <w:style w:type="paragraph" w:customStyle="1" w:styleId="354A9DB042F441A4B1CD06F63206E2666">
    <w:name w:val="354A9DB042F441A4B1CD06F63206E2666"/>
    <w:rsid w:val="00504AD7"/>
  </w:style>
  <w:style w:type="paragraph" w:customStyle="1" w:styleId="27655E7819AF4217A770708FA4071C186">
    <w:name w:val="27655E7819AF4217A770708FA4071C186"/>
    <w:rsid w:val="00504AD7"/>
  </w:style>
  <w:style w:type="paragraph" w:customStyle="1" w:styleId="6A041011D6DC400897008D49E879EBD861">
    <w:name w:val="6A041011D6DC400897008D49E879EBD861"/>
    <w:rsid w:val="00504AD7"/>
  </w:style>
  <w:style w:type="paragraph" w:customStyle="1" w:styleId="DF64F8F03C48436B90028EBE2CB013AF22">
    <w:name w:val="DF64F8F03C48436B90028EBE2CB013AF22"/>
    <w:rsid w:val="00504AD7"/>
  </w:style>
  <w:style w:type="paragraph" w:customStyle="1" w:styleId="BC453328B289457E85F442AC9BC9E2BE28">
    <w:name w:val="BC453328B289457E85F442AC9BC9E2BE28"/>
    <w:rsid w:val="00202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8">
    <w:name w:val="CD2FF0F747E14E37AFCB0C5D5F93D07F28"/>
    <w:rsid w:val="00202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8">
    <w:name w:val="74D0092DC1E64021B2E0CF3514FC171328"/>
    <w:rsid w:val="00202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4">
    <w:name w:val="A8586A081C5D493D964EA4A74513CE0134"/>
    <w:rsid w:val="00202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8">
    <w:name w:val="2BF7280E408F4616B8847305BD36EB7828"/>
    <w:rsid w:val="00202BD7"/>
  </w:style>
  <w:style w:type="paragraph" w:customStyle="1" w:styleId="74CE54A463D646EAABD9022A4D60F10028">
    <w:name w:val="74CE54A463D646EAABD9022A4D60F10028"/>
    <w:rsid w:val="00202BD7"/>
  </w:style>
  <w:style w:type="paragraph" w:customStyle="1" w:styleId="4E3F42C15450449BB6E92919200D24EC37">
    <w:name w:val="4E3F42C15450449BB6E92919200D24EC37"/>
    <w:rsid w:val="00202BD7"/>
  </w:style>
  <w:style w:type="paragraph" w:customStyle="1" w:styleId="1A2BF1F74A83458783299092BB384B3536">
    <w:name w:val="1A2BF1F74A83458783299092BB384B3536"/>
    <w:rsid w:val="00202BD7"/>
  </w:style>
  <w:style w:type="paragraph" w:customStyle="1" w:styleId="F2C6F68E69244638A9287F1E9F7CD73135">
    <w:name w:val="F2C6F68E69244638A9287F1E9F7CD73135"/>
    <w:rsid w:val="00202BD7"/>
  </w:style>
  <w:style w:type="paragraph" w:customStyle="1" w:styleId="903D97251EF74257B02AE48C793018FC3">
    <w:name w:val="903D97251EF74257B02AE48C793018FC3"/>
    <w:rsid w:val="00202BD7"/>
  </w:style>
  <w:style w:type="paragraph" w:customStyle="1" w:styleId="4C8723F7935C4E0BB6F10BFD1B8AD89810">
    <w:name w:val="4C8723F7935C4E0BB6F10BFD1B8AD89810"/>
    <w:rsid w:val="00202BD7"/>
  </w:style>
  <w:style w:type="paragraph" w:customStyle="1" w:styleId="F431BD68DE7A4ED0BDB5630FDDEFA3AB10">
    <w:name w:val="F431BD68DE7A4ED0BDB5630FDDEFA3AB10"/>
    <w:rsid w:val="00202BD7"/>
  </w:style>
  <w:style w:type="paragraph" w:customStyle="1" w:styleId="130736C6B35E4D5F8207FD29B2718F107">
    <w:name w:val="130736C6B35E4D5F8207FD29B2718F107"/>
    <w:rsid w:val="00202BD7"/>
  </w:style>
  <w:style w:type="paragraph" w:customStyle="1" w:styleId="7AC67FE8148446B8B5288253B1DA7EF57">
    <w:name w:val="7AC67FE8148446B8B5288253B1DA7EF57"/>
    <w:rsid w:val="00202BD7"/>
  </w:style>
  <w:style w:type="paragraph" w:customStyle="1" w:styleId="F4E76E65108246A39B4803C3CEFDF8ED2">
    <w:name w:val="F4E76E65108246A39B4803C3CEFDF8ED2"/>
    <w:rsid w:val="00202BD7"/>
  </w:style>
  <w:style w:type="paragraph" w:customStyle="1" w:styleId="38F5B0BA8F1A459390717E43C7A9B0582">
    <w:name w:val="38F5B0BA8F1A459390717E43C7A9B0582"/>
    <w:rsid w:val="00202BD7"/>
  </w:style>
  <w:style w:type="paragraph" w:customStyle="1" w:styleId="A1970DF55512431FA2BB77E0323717922">
    <w:name w:val="A1970DF55512431FA2BB77E0323717922"/>
    <w:rsid w:val="00202BD7"/>
  </w:style>
  <w:style w:type="paragraph" w:customStyle="1" w:styleId="8F29A32A5D05426CA8055C5AB3CC25182">
    <w:name w:val="8F29A32A5D05426CA8055C5AB3CC25182"/>
    <w:rsid w:val="00202BD7"/>
  </w:style>
  <w:style w:type="paragraph" w:customStyle="1" w:styleId="7AAB9CDBB7204527824C3E265B77FFF07">
    <w:name w:val="7AAB9CDBB7204527824C3E265B77FFF07"/>
    <w:rsid w:val="00202BD7"/>
  </w:style>
  <w:style w:type="paragraph" w:customStyle="1" w:styleId="59C6F8E448E1457C9D8EB51965E9D9C07">
    <w:name w:val="59C6F8E448E1457C9D8EB51965E9D9C07"/>
    <w:rsid w:val="00202BD7"/>
  </w:style>
  <w:style w:type="paragraph" w:customStyle="1" w:styleId="354A9DB042F441A4B1CD06F63206E2667">
    <w:name w:val="354A9DB042F441A4B1CD06F63206E2667"/>
    <w:rsid w:val="00202BD7"/>
  </w:style>
  <w:style w:type="paragraph" w:customStyle="1" w:styleId="27655E7819AF4217A770708FA4071C187">
    <w:name w:val="27655E7819AF4217A770708FA4071C187"/>
    <w:rsid w:val="00202BD7"/>
  </w:style>
  <w:style w:type="paragraph" w:customStyle="1" w:styleId="6A041011D6DC400897008D49E879EBD862">
    <w:name w:val="6A041011D6DC400897008D49E879EBD862"/>
    <w:rsid w:val="00202BD7"/>
  </w:style>
  <w:style w:type="paragraph" w:customStyle="1" w:styleId="DF64F8F03C48436B90028EBE2CB013AF23">
    <w:name w:val="DF64F8F03C48436B90028EBE2CB013AF23"/>
    <w:rsid w:val="00202BD7"/>
  </w:style>
  <w:style w:type="paragraph" w:customStyle="1" w:styleId="BC453328B289457E85F442AC9BC9E2BE29">
    <w:name w:val="BC453328B289457E85F442AC9BC9E2BE29"/>
    <w:rsid w:val="00C01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9">
    <w:name w:val="CD2FF0F747E14E37AFCB0C5D5F93D07F29"/>
    <w:rsid w:val="00C01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9">
    <w:name w:val="74D0092DC1E64021B2E0CF3514FC171329"/>
    <w:rsid w:val="00C01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5">
    <w:name w:val="A8586A081C5D493D964EA4A74513CE0135"/>
    <w:rsid w:val="00C01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9">
    <w:name w:val="2BF7280E408F4616B8847305BD36EB7829"/>
    <w:rsid w:val="00C01406"/>
  </w:style>
  <w:style w:type="paragraph" w:customStyle="1" w:styleId="74CE54A463D646EAABD9022A4D60F10029">
    <w:name w:val="74CE54A463D646EAABD9022A4D60F10029"/>
    <w:rsid w:val="00C01406"/>
  </w:style>
  <w:style w:type="paragraph" w:customStyle="1" w:styleId="4E3F42C15450449BB6E92919200D24EC38">
    <w:name w:val="4E3F42C15450449BB6E92919200D24EC38"/>
    <w:rsid w:val="00C01406"/>
  </w:style>
  <w:style w:type="paragraph" w:customStyle="1" w:styleId="1A2BF1F74A83458783299092BB384B3537">
    <w:name w:val="1A2BF1F74A83458783299092BB384B3537"/>
    <w:rsid w:val="00C01406"/>
  </w:style>
  <w:style w:type="paragraph" w:customStyle="1" w:styleId="F2C6F68E69244638A9287F1E9F7CD73136">
    <w:name w:val="F2C6F68E69244638A9287F1E9F7CD73136"/>
    <w:rsid w:val="00C01406"/>
  </w:style>
  <w:style w:type="paragraph" w:customStyle="1" w:styleId="903D97251EF74257B02AE48C793018FC4">
    <w:name w:val="903D97251EF74257B02AE48C793018FC4"/>
    <w:rsid w:val="00C01406"/>
  </w:style>
  <w:style w:type="paragraph" w:customStyle="1" w:styleId="4C8723F7935C4E0BB6F10BFD1B8AD89811">
    <w:name w:val="4C8723F7935C4E0BB6F10BFD1B8AD89811"/>
    <w:rsid w:val="00C01406"/>
  </w:style>
  <w:style w:type="paragraph" w:customStyle="1" w:styleId="F431BD68DE7A4ED0BDB5630FDDEFA3AB11">
    <w:name w:val="F431BD68DE7A4ED0BDB5630FDDEFA3AB11"/>
    <w:rsid w:val="00C01406"/>
  </w:style>
  <w:style w:type="paragraph" w:customStyle="1" w:styleId="130736C6B35E4D5F8207FD29B2718F108">
    <w:name w:val="130736C6B35E4D5F8207FD29B2718F108"/>
    <w:rsid w:val="00C01406"/>
  </w:style>
  <w:style w:type="paragraph" w:customStyle="1" w:styleId="7AC67FE8148446B8B5288253B1DA7EF58">
    <w:name w:val="7AC67FE8148446B8B5288253B1DA7EF58"/>
    <w:rsid w:val="00C01406"/>
  </w:style>
  <w:style w:type="paragraph" w:customStyle="1" w:styleId="F4E76E65108246A39B4803C3CEFDF8ED3">
    <w:name w:val="F4E76E65108246A39B4803C3CEFDF8ED3"/>
    <w:rsid w:val="00C01406"/>
  </w:style>
  <w:style w:type="paragraph" w:customStyle="1" w:styleId="38F5B0BA8F1A459390717E43C7A9B0583">
    <w:name w:val="38F5B0BA8F1A459390717E43C7A9B0583"/>
    <w:rsid w:val="00C01406"/>
  </w:style>
  <w:style w:type="paragraph" w:customStyle="1" w:styleId="A1970DF55512431FA2BB77E0323717923">
    <w:name w:val="A1970DF55512431FA2BB77E0323717923"/>
    <w:rsid w:val="00C01406"/>
  </w:style>
  <w:style w:type="paragraph" w:customStyle="1" w:styleId="8F29A32A5D05426CA8055C5AB3CC25183">
    <w:name w:val="8F29A32A5D05426CA8055C5AB3CC25183"/>
    <w:rsid w:val="00C01406"/>
  </w:style>
  <w:style w:type="paragraph" w:customStyle="1" w:styleId="7AAB9CDBB7204527824C3E265B77FFF08">
    <w:name w:val="7AAB9CDBB7204527824C3E265B77FFF08"/>
    <w:rsid w:val="00C01406"/>
  </w:style>
  <w:style w:type="paragraph" w:customStyle="1" w:styleId="59C6F8E448E1457C9D8EB51965E9D9C08">
    <w:name w:val="59C6F8E448E1457C9D8EB51965E9D9C08"/>
    <w:rsid w:val="00C01406"/>
  </w:style>
  <w:style w:type="paragraph" w:customStyle="1" w:styleId="354A9DB042F441A4B1CD06F63206E2668">
    <w:name w:val="354A9DB042F441A4B1CD06F63206E2668"/>
    <w:rsid w:val="00C01406"/>
  </w:style>
  <w:style w:type="paragraph" w:customStyle="1" w:styleId="27655E7819AF4217A770708FA4071C188">
    <w:name w:val="27655E7819AF4217A770708FA4071C188"/>
    <w:rsid w:val="00C01406"/>
  </w:style>
  <w:style w:type="paragraph" w:customStyle="1" w:styleId="6A041011D6DC400897008D49E879EBD863">
    <w:name w:val="6A041011D6DC400897008D49E879EBD863"/>
    <w:rsid w:val="00C01406"/>
  </w:style>
  <w:style w:type="paragraph" w:customStyle="1" w:styleId="DF64F8F03C48436B90028EBE2CB013AF24">
    <w:name w:val="DF64F8F03C48436B90028EBE2CB013AF24"/>
    <w:rsid w:val="00C01406"/>
  </w:style>
  <w:style w:type="paragraph" w:customStyle="1" w:styleId="BC453328B289457E85F442AC9BC9E2BE30">
    <w:name w:val="BC453328B289457E85F442AC9BC9E2BE30"/>
    <w:rsid w:val="00233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30">
    <w:name w:val="CD2FF0F747E14E37AFCB0C5D5F93D07F30"/>
    <w:rsid w:val="00233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30">
    <w:name w:val="74D0092DC1E64021B2E0CF3514FC171330"/>
    <w:rsid w:val="00233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6">
    <w:name w:val="A8586A081C5D493D964EA4A74513CE0136"/>
    <w:rsid w:val="00233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30">
    <w:name w:val="2BF7280E408F4616B8847305BD36EB7830"/>
    <w:rsid w:val="00233A1A"/>
  </w:style>
  <w:style w:type="paragraph" w:customStyle="1" w:styleId="74CE54A463D646EAABD9022A4D60F10030">
    <w:name w:val="74CE54A463D646EAABD9022A4D60F10030"/>
    <w:rsid w:val="00233A1A"/>
  </w:style>
  <w:style w:type="paragraph" w:customStyle="1" w:styleId="4E3F42C15450449BB6E92919200D24EC39">
    <w:name w:val="4E3F42C15450449BB6E92919200D24EC39"/>
    <w:rsid w:val="00233A1A"/>
  </w:style>
  <w:style w:type="paragraph" w:customStyle="1" w:styleId="1A2BF1F74A83458783299092BB384B3538">
    <w:name w:val="1A2BF1F74A83458783299092BB384B3538"/>
    <w:rsid w:val="00233A1A"/>
  </w:style>
  <w:style w:type="paragraph" w:customStyle="1" w:styleId="F2C6F68E69244638A9287F1E9F7CD73137">
    <w:name w:val="F2C6F68E69244638A9287F1E9F7CD73137"/>
    <w:rsid w:val="00233A1A"/>
  </w:style>
  <w:style w:type="paragraph" w:customStyle="1" w:styleId="903D97251EF74257B02AE48C793018FC5">
    <w:name w:val="903D97251EF74257B02AE48C793018FC5"/>
    <w:rsid w:val="00233A1A"/>
  </w:style>
  <w:style w:type="paragraph" w:customStyle="1" w:styleId="4C8723F7935C4E0BB6F10BFD1B8AD89812">
    <w:name w:val="4C8723F7935C4E0BB6F10BFD1B8AD89812"/>
    <w:rsid w:val="00233A1A"/>
  </w:style>
  <w:style w:type="paragraph" w:customStyle="1" w:styleId="F431BD68DE7A4ED0BDB5630FDDEFA3AB12">
    <w:name w:val="F431BD68DE7A4ED0BDB5630FDDEFA3AB12"/>
    <w:rsid w:val="00233A1A"/>
  </w:style>
  <w:style w:type="paragraph" w:customStyle="1" w:styleId="130736C6B35E4D5F8207FD29B2718F109">
    <w:name w:val="130736C6B35E4D5F8207FD29B2718F109"/>
    <w:rsid w:val="00233A1A"/>
  </w:style>
  <w:style w:type="paragraph" w:customStyle="1" w:styleId="7AC67FE8148446B8B5288253B1DA7EF59">
    <w:name w:val="7AC67FE8148446B8B5288253B1DA7EF59"/>
    <w:rsid w:val="00233A1A"/>
  </w:style>
  <w:style w:type="paragraph" w:customStyle="1" w:styleId="F4E76E65108246A39B4803C3CEFDF8ED4">
    <w:name w:val="F4E76E65108246A39B4803C3CEFDF8ED4"/>
    <w:rsid w:val="00233A1A"/>
  </w:style>
  <w:style w:type="paragraph" w:customStyle="1" w:styleId="38F5B0BA8F1A459390717E43C7A9B0584">
    <w:name w:val="38F5B0BA8F1A459390717E43C7A9B0584"/>
    <w:rsid w:val="00233A1A"/>
  </w:style>
  <w:style w:type="paragraph" w:customStyle="1" w:styleId="A1970DF55512431FA2BB77E0323717924">
    <w:name w:val="A1970DF55512431FA2BB77E0323717924"/>
    <w:rsid w:val="00233A1A"/>
  </w:style>
  <w:style w:type="paragraph" w:customStyle="1" w:styleId="8F29A32A5D05426CA8055C5AB3CC25184">
    <w:name w:val="8F29A32A5D05426CA8055C5AB3CC25184"/>
    <w:rsid w:val="00233A1A"/>
  </w:style>
  <w:style w:type="paragraph" w:customStyle="1" w:styleId="7AAB9CDBB7204527824C3E265B77FFF09">
    <w:name w:val="7AAB9CDBB7204527824C3E265B77FFF09"/>
    <w:rsid w:val="00233A1A"/>
  </w:style>
  <w:style w:type="paragraph" w:customStyle="1" w:styleId="59C6F8E448E1457C9D8EB51965E9D9C09">
    <w:name w:val="59C6F8E448E1457C9D8EB51965E9D9C09"/>
    <w:rsid w:val="00233A1A"/>
  </w:style>
  <w:style w:type="paragraph" w:customStyle="1" w:styleId="354A9DB042F441A4B1CD06F63206E2669">
    <w:name w:val="354A9DB042F441A4B1CD06F63206E2669"/>
    <w:rsid w:val="00233A1A"/>
  </w:style>
  <w:style w:type="paragraph" w:customStyle="1" w:styleId="27655E7819AF4217A770708FA4071C189">
    <w:name w:val="27655E7819AF4217A770708FA4071C189"/>
    <w:rsid w:val="00233A1A"/>
  </w:style>
  <w:style w:type="paragraph" w:customStyle="1" w:styleId="6A041011D6DC400897008D49E879EBD864">
    <w:name w:val="6A041011D6DC400897008D49E879EBD864"/>
    <w:rsid w:val="00233A1A"/>
  </w:style>
  <w:style w:type="paragraph" w:customStyle="1" w:styleId="DF64F8F03C48436B90028EBE2CB013AF25">
    <w:name w:val="DF64F8F03C48436B90028EBE2CB013AF25"/>
    <w:rsid w:val="00233A1A"/>
  </w:style>
  <w:style w:type="paragraph" w:customStyle="1" w:styleId="FFF84CB2F6254DA382916C25E8871E57">
    <w:name w:val="FFF84CB2F6254DA382916C25E8871E57"/>
    <w:rsid w:val="00233A1A"/>
  </w:style>
  <w:style w:type="paragraph" w:customStyle="1" w:styleId="CD2FF0F747E14E37AFCB0C5D5F93D07F31">
    <w:name w:val="CD2FF0F747E14E37AFCB0C5D5F93D07F31"/>
    <w:rsid w:val="004612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0">
    <w:name w:val="4E3F42C15450449BB6E92919200D24EC40"/>
    <w:rsid w:val="0046120B"/>
  </w:style>
  <w:style w:type="paragraph" w:customStyle="1" w:styleId="1A2BF1F74A83458783299092BB384B3539">
    <w:name w:val="1A2BF1F74A83458783299092BB384B3539"/>
    <w:rsid w:val="0046120B"/>
  </w:style>
  <w:style w:type="paragraph" w:customStyle="1" w:styleId="F2C6F68E69244638A9287F1E9F7CD73138">
    <w:name w:val="F2C6F68E69244638A9287F1E9F7CD73138"/>
    <w:rsid w:val="0046120B"/>
  </w:style>
  <w:style w:type="paragraph" w:customStyle="1" w:styleId="FFF84CB2F6254DA382916C25E8871E571">
    <w:name w:val="FFF84CB2F6254DA382916C25E8871E571"/>
    <w:rsid w:val="0046120B"/>
  </w:style>
  <w:style w:type="paragraph" w:customStyle="1" w:styleId="6A041011D6DC400897008D49E879EBD865">
    <w:name w:val="6A041011D6DC400897008D49E879EBD865"/>
    <w:rsid w:val="0046120B"/>
  </w:style>
  <w:style w:type="paragraph" w:customStyle="1" w:styleId="DF64F8F03C48436B90028EBE2CB013AF26">
    <w:name w:val="DF64F8F03C48436B90028EBE2CB013AF26"/>
    <w:rsid w:val="0046120B"/>
  </w:style>
  <w:style w:type="paragraph" w:customStyle="1" w:styleId="CD2FF0F747E14E37AFCB0C5D5F93D07F32">
    <w:name w:val="CD2FF0F747E14E37AFCB0C5D5F93D07F32"/>
    <w:rsid w:val="002023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1">
    <w:name w:val="4E3F42C15450449BB6E92919200D24EC41"/>
    <w:rsid w:val="002023A1"/>
  </w:style>
  <w:style w:type="paragraph" w:customStyle="1" w:styleId="1A2BF1F74A83458783299092BB384B3540">
    <w:name w:val="1A2BF1F74A83458783299092BB384B3540"/>
    <w:rsid w:val="002023A1"/>
  </w:style>
  <w:style w:type="paragraph" w:customStyle="1" w:styleId="F2C6F68E69244638A9287F1E9F7CD73139">
    <w:name w:val="F2C6F68E69244638A9287F1E9F7CD73139"/>
    <w:rsid w:val="002023A1"/>
  </w:style>
  <w:style w:type="paragraph" w:customStyle="1" w:styleId="FFF84CB2F6254DA382916C25E8871E572">
    <w:name w:val="FFF84CB2F6254DA382916C25E8871E572"/>
    <w:rsid w:val="002023A1"/>
  </w:style>
  <w:style w:type="paragraph" w:customStyle="1" w:styleId="6A041011D6DC400897008D49E879EBD866">
    <w:name w:val="6A041011D6DC400897008D49E879EBD866"/>
    <w:rsid w:val="002023A1"/>
  </w:style>
  <w:style w:type="paragraph" w:customStyle="1" w:styleId="DF64F8F03C48436B90028EBE2CB013AF27">
    <w:name w:val="DF64F8F03C48436B90028EBE2CB013AF27"/>
    <w:rsid w:val="002023A1"/>
  </w:style>
  <w:style w:type="paragraph" w:customStyle="1" w:styleId="53264EB609EE42DFA26062EC2B1D3E91">
    <w:name w:val="53264EB609EE42DFA26062EC2B1D3E91"/>
    <w:rsid w:val="001767DE"/>
  </w:style>
  <w:style w:type="paragraph" w:customStyle="1" w:styleId="8CCAE4EE57D44D39811BC99C7B4B6F21">
    <w:name w:val="8CCAE4EE57D44D39811BC99C7B4B6F21"/>
    <w:rsid w:val="001767DE"/>
  </w:style>
  <w:style w:type="paragraph" w:customStyle="1" w:styleId="CD2FF0F747E14E37AFCB0C5D5F93D07F33">
    <w:name w:val="CD2FF0F747E14E37AFCB0C5D5F93D07F33"/>
    <w:rsid w:val="001A33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2">
    <w:name w:val="4E3F42C15450449BB6E92919200D24EC42"/>
    <w:rsid w:val="001A33B8"/>
  </w:style>
  <w:style w:type="paragraph" w:customStyle="1" w:styleId="1A2BF1F74A83458783299092BB384B3541">
    <w:name w:val="1A2BF1F74A83458783299092BB384B3541"/>
    <w:rsid w:val="001A33B8"/>
  </w:style>
  <w:style w:type="paragraph" w:customStyle="1" w:styleId="F2C6F68E69244638A9287F1E9F7CD73140">
    <w:name w:val="F2C6F68E69244638A9287F1E9F7CD73140"/>
    <w:rsid w:val="001A33B8"/>
  </w:style>
  <w:style w:type="paragraph" w:customStyle="1" w:styleId="FFF84CB2F6254DA382916C25E8871E573">
    <w:name w:val="FFF84CB2F6254DA382916C25E8871E573"/>
    <w:rsid w:val="001A33B8"/>
  </w:style>
  <w:style w:type="paragraph" w:customStyle="1" w:styleId="8CCAE4EE57D44D39811BC99C7B4B6F211">
    <w:name w:val="8CCAE4EE57D44D39811BC99C7B4B6F211"/>
    <w:rsid w:val="001A33B8"/>
  </w:style>
  <w:style w:type="paragraph" w:customStyle="1" w:styleId="DF64F8F03C48436B90028EBE2CB013AF28">
    <w:name w:val="DF64F8F03C48436B90028EBE2CB013AF28"/>
    <w:rsid w:val="001A33B8"/>
  </w:style>
  <w:style w:type="paragraph" w:customStyle="1" w:styleId="C5D6163FABCD4E58A98D8FFFC0177339">
    <w:name w:val="C5D6163FABCD4E58A98D8FFFC0177339"/>
    <w:rsid w:val="0054128F"/>
  </w:style>
  <w:style w:type="paragraph" w:customStyle="1" w:styleId="E47BD06DD9194C8398828A7F991C5AB5">
    <w:name w:val="E47BD06DD9194C8398828A7F991C5AB5"/>
    <w:rsid w:val="0054128F"/>
  </w:style>
  <w:style w:type="paragraph" w:customStyle="1" w:styleId="AB68BE604DC240DCA73912C966140365">
    <w:name w:val="AB68BE604DC240DCA73912C966140365"/>
    <w:rsid w:val="0054128F"/>
  </w:style>
  <w:style w:type="paragraph" w:customStyle="1" w:styleId="3D950D91B2CC46218A6871322CCE9C2F">
    <w:name w:val="3D950D91B2CC46218A6871322CCE9C2F"/>
    <w:rsid w:val="0054128F"/>
  </w:style>
  <w:style w:type="paragraph" w:customStyle="1" w:styleId="2E8594D4A7CC4A7CABD12EA09AC7A5EC">
    <w:name w:val="2E8594D4A7CC4A7CABD12EA09AC7A5EC"/>
    <w:rsid w:val="0054128F"/>
  </w:style>
  <w:style w:type="paragraph" w:customStyle="1" w:styleId="41E81C04F3834317B1BB7305E9A46579">
    <w:name w:val="41E81C04F3834317B1BB7305E9A46579"/>
    <w:rsid w:val="0054128F"/>
  </w:style>
  <w:style w:type="paragraph" w:customStyle="1" w:styleId="CD2FF0F747E14E37AFCB0C5D5F93D07F34">
    <w:name w:val="CD2FF0F747E14E37AFCB0C5D5F93D07F34"/>
    <w:rsid w:val="005028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3">
    <w:name w:val="4E3F42C15450449BB6E92919200D24EC43"/>
    <w:rsid w:val="0050286E"/>
  </w:style>
  <w:style w:type="paragraph" w:customStyle="1" w:styleId="1A2BF1F74A83458783299092BB384B3542">
    <w:name w:val="1A2BF1F74A83458783299092BB384B3542"/>
    <w:rsid w:val="0050286E"/>
  </w:style>
  <w:style w:type="paragraph" w:customStyle="1" w:styleId="F2C6F68E69244638A9287F1E9F7CD73141">
    <w:name w:val="F2C6F68E69244638A9287F1E9F7CD73141"/>
    <w:rsid w:val="0050286E"/>
  </w:style>
  <w:style w:type="paragraph" w:customStyle="1" w:styleId="FFF84CB2F6254DA382916C25E8871E574">
    <w:name w:val="FFF84CB2F6254DA382916C25E8871E574"/>
    <w:rsid w:val="0050286E"/>
  </w:style>
  <w:style w:type="paragraph" w:customStyle="1" w:styleId="41E81C04F3834317B1BB7305E9A465791">
    <w:name w:val="41E81C04F3834317B1BB7305E9A465791"/>
    <w:rsid w:val="0050286E"/>
  </w:style>
  <w:style w:type="paragraph" w:customStyle="1" w:styleId="DF64F8F03C48436B90028EBE2CB013AF29">
    <w:name w:val="DF64F8F03C48436B90028EBE2CB013AF29"/>
    <w:rsid w:val="0050286E"/>
  </w:style>
  <w:style w:type="paragraph" w:customStyle="1" w:styleId="0E8CA0838B474BB6A26AE8883BF7D842">
    <w:name w:val="0E8CA0838B474BB6A26AE8883BF7D842"/>
    <w:rsid w:val="0050286E"/>
  </w:style>
  <w:style w:type="paragraph" w:customStyle="1" w:styleId="222375957BA3436683E0804DAD463DE6">
    <w:name w:val="222375957BA3436683E0804DAD463DE6"/>
    <w:rsid w:val="0050286E"/>
  </w:style>
  <w:style w:type="paragraph" w:customStyle="1" w:styleId="CD2FF0F747E14E37AFCB0C5D5F93D07F35">
    <w:name w:val="CD2FF0F747E14E37AFCB0C5D5F93D07F35"/>
    <w:rsid w:val="000F4B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4">
    <w:name w:val="4E3F42C15450449BB6E92919200D24EC44"/>
    <w:rsid w:val="000F4B06"/>
  </w:style>
  <w:style w:type="paragraph" w:customStyle="1" w:styleId="1A2BF1F74A83458783299092BB384B3543">
    <w:name w:val="1A2BF1F74A83458783299092BB384B3543"/>
    <w:rsid w:val="000F4B06"/>
  </w:style>
  <w:style w:type="paragraph" w:customStyle="1" w:styleId="F2C6F68E69244638A9287F1E9F7CD73142">
    <w:name w:val="F2C6F68E69244638A9287F1E9F7CD73142"/>
    <w:rsid w:val="000F4B06"/>
  </w:style>
  <w:style w:type="paragraph" w:customStyle="1" w:styleId="FFF84CB2F6254DA382916C25E8871E575">
    <w:name w:val="FFF84CB2F6254DA382916C25E8871E575"/>
    <w:rsid w:val="000F4B06"/>
  </w:style>
  <w:style w:type="paragraph" w:customStyle="1" w:styleId="222375957BA3436683E0804DAD463DE61">
    <w:name w:val="222375957BA3436683E0804DAD463DE61"/>
    <w:rsid w:val="000F4B06"/>
  </w:style>
  <w:style w:type="paragraph" w:customStyle="1" w:styleId="DF64F8F03C48436B90028EBE2CB013AF30">
    <w:name w:val="DF64F8F03C48436B90028EBE2CB013AF30"/>
    <w:rsid w:val="000F4B06"/>
  </w:style>
  <w:style w:type="paragraph" w:customStyle="1" w:styleId="46254233DCAF4D44B8297CD6BCD32947">
    <w:name w:val="46254233DCAF4D44B8297CD6BCD32947"/>
    <w:rsid w:val="000F4B06"/>
  </w:style>
  <w:style w:type="paragraph" w:customStyle="1" w:styleId="6CE3238849014FEDBACFA442039FF1F1">
    <w:name w:val="6CE3238849014FEDBACFA442039FF1F1"/>
    <w:rsid w:val="000F4B06"/>
  </w:style>
  <w:style w:type="paragraph" w:customStyle="1" w:styleId="6A4ACDD9A5E5447B9C5AF7A5A574A3C6">
    <w:name w:val="6A4ACDD9A5E5447B9C5AF7A5A574A3C6"/>
    <w:rsid w:val="000F4B06"/>
  </w:style>
  <w:style w:type="paragraph" w:customStyle="1" w:styleId="D94CEC960BDA458A824353495857EE4D">
    <w:name w:val="D94CEC960BDA458A824353495857EE4D"/>
    <w:rsid w:val="000F4B06"/>
  </w:style>
  <w:style w:type="paragraph" w:customStyle="1" w:styleId="606D1670CC5346D49A5B923A80A344FC">
    <w:name w:val="606D1670CC5346D49A5B923A80A344FC"/>
    <w:rsid w:val="000F4B06"/>
  </w:style>
  <w:style w:type="paragraph" w:customStyle="1" w:styleId="97C997D6FE954CD6B08A66C56CF4ADD9">
    <w:name w:val="97C997D6FE954CD6B08A66C56CF4ADD9"/>
    <w:rsid w:val="000F4B06"/>
  </w:style>
  <w:style w:type="paragraph" w:customStyle="1" w:styleId="0B344FEB096D4C3A8CBF6F0AACA36D21">
    <w:name w:val="0B344FEB096D4C3A8CBF6F0AACA36D21"/>
    <w:rsid w:val="000F4B06"/>
  </w:style>
  <w:style w:type="paragraph" w:customStyle="1" w:styleId="53A284A0D3FC40B1A97DB03F0826A670">
    <w:name w:val="53A284A0D3FC40B1A97DB03F0826A670"/>
    <w:rsid w:val="000F4B06"/>
  </w:style>
  <w:style w:type="paragraph" w:customStyle="1" w:styleId="BE9B59CEED0E4649B2443C58307C0CCD">
    <w:name w:val="BE9B59CEED0E4649B2443C58307C0CCD"/>
    <w:rsid w:val="000F4B06"/>
  </w:style>
  <w:style w:type="paragraph" w:customStyle="1" w:styleId="CD2FF0F747E14E37AFCB0C5D5F93D07F36">
    <w:name w:val="CD2FF0F747E14E37AFCB0C5D5F93D07F36"/>
    <w:rsid w:val="007B64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5">
    <w:name w:val="4E3F42C15450449BB6E92919200D24EC45"/>
    <w:rsid w:val="007B6434"/>
  </w:style>
  <w:style w:type="paragraph" w:customStyle="1" w:styleId="1A2BF1F74A83458783299092BB384B3544">
    <w:name w:val="1A2BF1F74A83458783299092BB384B3544"/>
    <w:rsid w:val="007B6434"/>
  </w:style>
  <w:style w:type="paragraph" w:customStyle="1" w:styleId="F2C6F68E69244638A9287F1E9F7CD73143">
    <w:name w:val="F2C6F68E69244638A9287F1E9F7CD73143"/>
    <w:rsid w:val="007B6434"/>
  </w:style>
  <w:style w:type="paragraph" w:customStyle="1" w:styleId="FFF84CB2F6254DA382916C25E8871E576">
    <w:name w:val="FFF84CB2F6254DA382916C25E8871E576"/>
    <w:rsid w:val="007B6434"/>
  </w:style>
  <w:style w:type="paragraph" w:customStyle="1" w:styleId="97C997D6FE954CD6B08A66C56CF4ADD91">
    <w:name w:val="97C997D6FE954CD6B08A66C56CF4ADD91"/>
    <w:rsid w:val="007B6434"/>
  </w:style>
  <w:style w:type="paragraph" w:customStyle="1" w:styleId="DF64F8F03C48436B90028EBE2CB013AF31">
    <w:name w:val="DF64F8F03C48436B90028EBE2CB013AF31"/>
    <w:rsid w:val="007B6434"/>
  </w:style>
  <w:style w:type="paragraph" w:customStyle="1" w:styleId="DD79AA3C35014EAC9B5AEB1AC9EDED99">
    <w:name w:val="DD79AA3C35014EAC9B5AEB1AC9EDED99"/>
    <w:rsid w:val="007B6434"/>
  </w:style>
  <w:style w:type="paragraph" w:customStyle="1" w:styleId="13F1CA6F15E348A682204E20E8202EBC">
    <w:name w:val="13F1CA6F15E348A682204E20E8202EBC"/>
    <w:rsid w:val="007B6434"/>
  </w:style>
  <w:style w:type="paragraph" w:customStyle="1" w:styleId="CD2FF0F747E14E37AFCB0C5D5F93D07F37">
    <w:name w:val="CD2FF0F747E14E37AFCB0C5D5F93D07F37"/>
    <w:rsid w:val="00683D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6">
    <w:name w:val="4E3F42C15450449BB6E92919200D24EC46"/>
    <w:rsid w:val="00683D01"/>
  </w:style>
  <w:style w:type="paragraph" w:customStyle="1" w:styleId="1A2BF1F74A83458783299092BB384B3545">
    <w:name w:val="1A2BF1F74A83458783299092BB384B3545"/>
    <w:rsid w:val="00683D01"/>
  </w:style>
  <w:style w:type="paragraph" w:customStyle="1" w:styleId="F2C6F68E69244638A9287F1E9F7CD73144">
    <w:name w:val="F2C6F68E69244638A9287F1E9F7CD73144"/>
    <w:rsid w:val="00683D01"/>
  </w:style>
  <w:style w:type="paragraph" w:customStyle="1" w:styleId="FFF84CB2F6254DA382916C25E8871E577">
    <w:name w:val="FFF84CB2F6254DA382916C25E8871E577"/>
    <w:rsid w:val="00683D01"/>
  </w:style>
  <w:style w:type="paragraph" w:customStyle="1" w:styleId="13F1CA6F15E348A682204E20E8202EBC1">
    <w:name w:val="13F1CA6F15E348A682204E20E8202EBC1"/>
    <w:rsid w:val="00683D01"/>
  </w:style>
  <w:style w:type="paragraph" w:customStyle="1" w:styleId="DF64F8F03C48436B90028EBE2CB013AF32">
    <w:name w:val="DF64F8F03C48436B90028EBE2CB013AF32"/>
    <w:rsid w:val="00683D01"/>
  </w:style>
  <w:style w:type="paragraph" w:customStyle="1" w:styleId="CD2FF0F747E14E37AFCB0C5D5F93D07F38">
    <w:name w:val="CD2FF0F747E14E37AFCB0C5D5F93D07F38"/>
    <w:rsid w:val="004960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7">
    <w:name w:val="4E3F42C15450449BB6E92919200D24EC47"/>
    <w:rsid w:val="004960E0"/>
  </w:style>
  <w:style w:type="paragraph" w:customStyle="1" w:styleId="1A2BF1F74A83458783299092BB384B3546">
    <w:name w:val="1A2BF1F74A83458783299092BB384B3546"/>
    <w:rsid w:val="004960E0"/>
  </w:style>
  <w:style w:type="paragraph" w:customStyle="1" w:styleId="F2C6F68E69244638A9287F1E9F7CD73145">
    <w:name w:val="F2C6F68E69244638A9287F1E9F7CD73145"/>
    <w:rsid w:val="004960E0"/>
  </w:style>
  <w:style w:type="paragraph" w:customStyle="1" w:styleId="FFF84CB2F6254DA382916C25E8871E578">
    <w:name w:val="FFF84CB2F6254DA382916C25E8871E578"/>
    <w:rsid w:val="004960E0"/>
  </w:style>
  <w:style w:type="paragraph" w:customStyle="1" w:styleId="13F1CA6F15E348A682204E20E8202EBC2">
    <w:name w:val="13F1CA6F15E348A682204E20E8202EBC2"/>
    <w:rsid w:val="004960E0"/>
  </w:style>
  <w:style w:type="paragraph" w:customStyle="1" w:styleId="DF64F8F03C48436B90028EBE2CB013AF33">
    <w:name w:val="DF64F8F03C48436B90028EBE2CB013AF33"/>
    <w:rsid w:val="004960E0"/>
  </w:style>
  <w:style w:type="paragraph" w:customStyle="1" w:styleId="CD2FF0F747E14E37AFCB0C5D5F93D07F39">
    <w:name w:val="CD2FF0F747E14E37AFCB0C5D5F93D07F39"/>
    <w:rsid w:val="004F24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8">
    <w:name w:val="4E3F42C15450449BB6E92919200D24EC48"/>
    <w:rsid w:val="004F24C4"/>
  </w:style>
  <w:style w:type="paragraph" w:customStyle="1" w:styleId="1A2BF1F74A83458783299092BB384B3547">
    <w:name w:val="1A2BF1F74A83458783299092BB384B3547"/>
    <w:rsid w:val="004F24C4"/>
  </w:style>
  <w:style w:type="paragraph" w:customStyle="1" w:styleId="F2C6F68E69244638A9287F1E9F7CD73146">
    <w:name w:val="F2C6F68E69244638A9287F1E9F7CD73146"/>
    <w:rsid w:val="004F24C4"/>
  </w:style>
  <w:style w:type="paragraph" w:customStyle="1" w:styleId="FFF84CB2F6254DA382916C25E8871E579">
    <w:name w:val="FFF84CB2F6254DA382916C25E8871E579"/>
    <w:rsid w:val="004F24C4"/>
  </w:style>
  <w:style w:type="paragraph" w:customStyle="1" w:styleId="13F1CA6F15E348A682204E20E8202EBC3">
    <w:name w:val="13F1CA6F15E348A682204E20E8202EBC3"/>
    <w:rsid w:val="004F24C4"/>
  </w:style>
  <w:style w:type="paragraph" w:customStyle="1" w:styleId="DF64F8F03C48436B90028EBE2CB013AF34">
    <w:name w:val="DF64F8F03C48436B90028EBE2CB013AF34"/>
    <w:rsid w:val="004F24C4"/>
  </w:style>
  <w:style w:type="paragraph" w:customStyle="1" w:styleId="CD2FF0F747E14E37AFCB0C5D5F93D07F40">
    <w:name w:val="CD2FF0F747E14E37AFCB0C5D5F93D07F40"/>
    <w:rsid w:val="00744F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9">
    <w:name w:val="4E3F42C15450449BB6E92919200D24EC49"/>
    <w:rsid w:val="00744F74"/>
  </w:style>
  <w:style w:type="paragraph" w:customStyle="1" w:styleId="1A2BF1F74A83458783299092BB384B3548">
    <w:name w:val="1A2BF1F74A83458783299092BB384B3548"/>
    <w:rsid w:val="00744F74"/>
  </w:style>
  <w:style w:type="paragraph" w:customStyle="1" w:styleId="F2C6F68E69244638A9287F1E9F7CD73147">
    <w:name w:val="F2C6F68E69244638A9287F1E9F7CD73147"/>
    <w:rsid w:val="00744F74"/>
  </w:style>
  <w:style w:type="paragraph" w:customStyle="1" w:styleId="FFF84CB2F6254DA382916C25E8871E5710">
    <w:name w:val="FFF84CB2F6254DA382916C25E8871E5710"/>
    <w:rsid w:val="00744F74"/>
  </w:style>
  <w:style w:type="paragraph" w:customStyle="1" w:styleId="13F1CA6F15E348A682204E20E8202EBC4">
    <w:name w:val="13F1CA6F15E348A682204E20E8202EBC4"/>
    <w:rsid w:val="00744F74"/>
  </w:style>
  <w:style w:type="paragraph" w:customStyle="1" w:styleId="DF64F8F03C48436B90028EBE2CB013AF35">
    <w:name w:val="DF64F8F03C48436B90028EBE2CB013AF35"/>
    <w:rsid w:val="00744F74"/>
  </w:style>
  <w:style w:type="paragraph" w:customStyle="1" w:styleId="CD2FF0F747E14E37AFCB0C5D5F93D07F41">
    <w:name w:val="CD2FF0F747E14E37AFCB0C5D5F93D07F41"/>
    <w:rsid w:val="00312C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50">
    <w:name w:val="4E3F42C15450449BB6E92919200D24EC50"/>
    <w:rsid w:val="00312C4E"/>
  </w:style>
  <w:style w:type="paragraph" w:customStyle="1" w:styleId="1A2BF1F74A83458783299092BB384B3549">
    <w:name w:val="1A2BF1F74A83458783299092BB384B3549"/>
    <w:rsid w:val="00312C4E"/>
  </w:style>
  <w:style w:type="paragraph" w:customStyle="1" w:styleId="F2C6F68E69244638A9287F1E9F7CD73148">
    <w:name w:val="F2C6F68E69244638A9287F1E9F7CD73148"/>
    <w:rsid w:val="00312C4E"/>
  </w:style>
  <w:style w:type="paragraph" w:customStyle="1" w:styleId="FFF84CB2F6254DA382916C25E8871E5711">
    <w:name w:val="FFF84CB2F6254DA382916C25E8871E5711"/>
    <w:rsid w:val="00312C4E"/>
  </w:style>
  <w:style w:type="paragraph" w:customStyle="1" w:styleId="13F1CA6F15E348A682204E20E8202EBC5">
    <w:name w:val="13F1CA6F15E348A682204E20E8202EBC5"/>
    <w:rsid w:val="00312C4E"/>
  </w:style>
  <w:style w:type="paragraph" w:customStyle="1" w:styleId="DF64F8F03C48436B90028EBE2CB013AF36">
    <w:name w:val="DF64F8F03C48436B90028EBE2CB013AF36"/>
    <w:rsid w:val="00312C4E"/>
  </w:style>
  <w:style w:type="paragraph" w:customStyle="1" w:styleId="CD2FF0F747E14E37AFCB0C5D5F93D07F42">
    <w:name w:val="CD2FF0F747E14E37AFCB0C5D5F93D07F42"/>
    <w:rsid w:val="00D30E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51">
    <w:name w:val="4E3F42C15450449BB6E92919200D24EC51"/>
    <w:rsid w:val="00D30E70"/>
  </w:style>
  <w:style w:type="paragraph" w:customStyle="1" w:styleId="1A2BF1F74A83458783299092BB384B3550">
    <w:name w:val="1A2BF1F74A83458783299092BB384B3550"/>
    <w:rsid w:val="00D30E70"/>
  </w:style>
  <w:style w:type="paragraph" w:customStyle="1" w:styleId="F2C6F68E69244638A9287F1E9F7CD73149">
    <w:name w:val="F2C6F68E69244638A9287F1E9F7CD73149"/>
    <w:rsid w:val="00D30E70"/>
  </w:style>
  <w:style w:type="paragraph" w:customStyle="1" w:styleId="FFF84CB2F6254DA382916C25E8871E5712">
    <w:name w:val="FFF84CB2F6254DA382916C25E8871E5712"/>
    <w:rsid w:val="00D30E70"/>
  </w:style>
  <w:style w:type="paragraph" w:customStyle="1" w:styleId="13F1CA6F15E348A682204E20E8202EBC6">
    <w:name w:val="13F1CA6F15E348A682204E20E8202EBC6"/>
    <w:rsid w:val="00D30E70"/>
  </w:style>
  <w:style w:type="paragraph" w:customStyle="1" w:styleId="DF64F8F03C48436B90028EBE2CB013AF37">
    <w:name w:val="DF64F8F03C48436B90028EBE2CB013AF37"/>
    <w:rsid w:val="00D30E70"/>
  </w:style>
  <w:style w:type="paragraph" w:customStyle="1" w:styleId="CD2FF0F747E14E37AFCB0C5D5F93D07F43">
    <w:name w:val="CD2FF0F747E14E37AFCB0C5D5F93D07F43"/>
    <w:rsid w:val="00592A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52">
    <w:name w:val="4E3F42C15450449BB6E92919200D24EC52"/>
    <w:rsid w:val="00592A84"/>
  </w:style>
  <w:style w:type="paragraph" w:customStyle="1" w:styleId="F2C6F68E69244638A9287F1E9F7CD73150">
    <w:name w:val="F2C6F68E69244638A9287F1E9F7CD73150"/>
    <w:rsid w:val="00592A84"/>
  </w:style>
  <w:style w:type="paragraph" w:customStyle="1" w:styleId="FFF84CB2F6254DA382916C25E8871E5713">
    <w:name w:val="FFF84CB2F6254DA382916C25E8871E5713"/>
    <w:rsid w:val="00592A84"/>
  </w:style>
  <w:style w:type="paragraph" w:customStyle="1" w:styleId="5E1E5E11B9FB4FF3B9051CFCBA5ACC7F">
    <w:name w:val="5E1E5E11B9FB4FF3B9051CFCBA5ACC7F"/>
    <w:rsid w:val="00592A84"/>
  </w:style>
  <w:style w:type="paragraph" w:customStyle="1" w:styleId="13F1CA6F15E348A682204E20E8202EBC7">
    <w:name w:val="13F1CA6F15E348A682204E20E8202EBC7"/>
    <w:rsid w:val="00592A84"/>
  </w:style>
  <w:style w:type="paragraph" w:customStyle="1" w:styleId="DF64F8F03C48436B90028EBE2CB013AF38">
    <w:name w:val="DF64F8F03C48436B90028EBE2CB013AF38"/>
    <w:rsid w:val="00592A84"/>
  </w:style>
  <w:style w:type="paragraph" w:customStyle="1" w:styleId="CD2FF0F747E14E37AFCB0C5D5F93D07F44">
    <w:name w:val="CD2FF0F747E14E37AFCB0C5D5F93D07F44"/>
    <w:rsid w:val="00C91E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53">
    <w:name w:val="4E3F42C15450449BB6E92919200D24EC53"/>
    <w:rsid w:val="00C91E24"/>
  </w:style>
  <w:style w:type="paragraph" w:customStyle="1" w:styleId="F2C6F68E69244638A9287F1E9F7CD73151">
    <w:name w:val="F2C6F68E69244638A9287F1E9F7CD73151"/>
    <w:rsid w:val="00C91E24"/>
  </w:style>
  <w:style w:type="paragraph" w:customStyle="1" w:styleId="FFF84CB2F6254DA382916C25E8871E5714">
    <w:name w:val="FFF84CB2F6254DA382916C25E8871E5714"/>
    <w:rsid w:val="00C91E24"/>
  </w:style>
  <w:style w:type="paragraph" w:customStyle="1" w:styleId="5E1E5E11B9FB4FF3B9051CFCBA5ACC7F1">
    <w:name w:val="5E1E5E11B9FB4FF3B9051CFCBA5ACC7F1"/>
    <w:rsid w:val="00C91E24"/>
  </w:style>
  <w:style w:type="paragraph" w:customStyle="1" w:styleId="13F1CA6F15E348A682204E20E8202EBC8">
    <w:name w:val="13F1CA6F15E348A682204E20E8202EBC8"/>
    <w:rsid w:val="00C91E24"/>
  </w:style>
  <w:style w:type="paragraph" w:customStyle="1" w:styleId="DF64F8F03C48436B90028EBE2CB013AF39">
    <w:name w:val="DF64F8F03C48436B90028EBE2CB013AF39"/>
    <w:rsid w:val="00C91E24"/>
  </w:style>
  <w:style w:type="paragraph" w:customStyle="1" w:styleId="CD2FF0F747E14E37AFCB0C5D5F93D07F45">
    <w:name w:val="CD2FF0F747E14E37AFCB0C5D5F93D07F45"/>
    <w:rsid w:val="00107E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54">
    <w:name w:val="4E3F42C15450449BB6E92919200D24EC54"/>
    <w:rsid w:val="00107E4A"/>
  </w:style>
  <w:style w:type="paragraph" w:customStyle="1" w:styleId="F2C6F68E69244638A9287F1E9F7CD73152">
    <w:name w:val="F2C6F68E69244638A9287F1E9F7CD73152"/>
    <w:rsid w:val="00107E4A"/>
  </w:style>
  <w:style w:type="paragraph" w:customStyle="1" w:styleId="FFF84CB2F6254DA382916C25E8871E5715">
    <w:name w:val="FFF84CB2F6254DA382916C25E8871E5715"/>
    <w:rsid w:val="00107E4A"/>
  </w:style>
  <w:style w:type="paragraph" w:customStyle="1" w:styleId="5E1E5E11B9FB4FF3B9051CFCBA5ACC7F2">
    <w:name w:val="5E1E5E11B9FB4FF3B9051CFCBA5ACC7F2"/>
    <w:rsid w:val="00107E4A"/>
  </w:style>
  <w:style w:type="paragraph" w:customStyle="1" w:styleId="13F1CA6F15E348A682204E20E8202EBC9">
    <w:name w:val="13F1CA6F15E348A682204E20E8202EBC9"/>
    <w:rsid w:val="00107E4A"/>
  </w:style>
  <w:style w:type="paragraph" w:customStyle="1" w:styleId="DF64F8F03C48436B90028EBE2CB013AF40">
    <w:name w:val="DF64F8F03C48436B90028EBE2CB013AF40"/>
    <w:rsid w:val="00107E4A"/>
  </w:style>
  <w:style w:type="paragraph" w:customStyle="1" w:styleId="FA73C086E0BA44589EDFD7CBC38EBF7D">
    <w:name w:val="FA73C086E0BA44589EDFD7CBC38EBF7D"/>
    <w:rsid w:val="00FA2B0C"/>
  </w:style>
  <w:style w:type="paragraph" w:customStyle="1" w:styleId="227903F21F584DFD9677AD37163C27FA">
    <w:name w:val="227903F21F584DFD9677AD37163C27FA"/>
    <w:rsid w:val="00E35C49"/>
  </w:style>
  <w:style w:type="paragraph" w:customStyle="1" w:styleId="FA73C086E0BA44589EDFD7CBC38EBF7D1">
    <w:name w:val="FA73C086E0BA44589EDFD7CBC38EBF7D1"/>
    <w:rsid w:val="00E35C49"/>
  </w:style>
  <w:style w:type="paragraph" w:customStyle="1" w:styleId="4E3F42C15450449BB6E92919200D24EC55">
    <w:name w:val="4E3F42C15450449BB6E92919200D24EC55"/>
    <w:rsid w:val="00E35C49"/>
  </w:style>
  <w:style w:type="paragraph" w:customStyle="1" w:styleId="F2C6F68E69244638A9287F1E9F7CD73153">
    <w:name w:val="F2C6F68E69244638A9287F1E9F7CD73153"/>
    <w:rsid w:val="00E35C49"/>
  </w:style>
  <w:style w:type="paragraph" w:customStyle="1" w:styleId="FFF84CB2F6254DA382916C25E8871E5716">
    <w:name w:val="FFF84CB2F6254DA382916C25E8871E5716"/>
    <w:rsid w:val="00E35C49"/>
  </w:style>
  <w:style w:type="paragraph" w:customStyle="1" w:styleId="5E1E5E11B9FB4FF3B9051CFCBA5ACC7F3">
    <w:name w:val="5E1E5E11B9FB4FF3B9051CFCBA5ACC7F3"/>
    <w:rsid w:val="00E35C49"/>
  </w:style>
  <w:style w:type="paragraph" w:customStyle="1" w:styleId="13F1CA6F15E348A682204E20E8202EBC10">
    <w:name w:val="13F1CA6F15E348A682204E20E8202EBC10"/>
    <w:rsid w:val="00E35C49"/>
  </w:style>
  <w:style w:type="paragraph" w:customStyle="1" w:styleId="DF64F8F03C48436B90028EBE2CB013AF41">
    <w:name w:val="DF64F8F03C48436B90028EBE2CB013AF41"/>
    <w:rsid w:val="00E35C49"/>
  </w:style>
  <w:style w:type="paragraph" w:customStyle="1" w:styleId="227903F21F584DFD9677AD37163C27FA1">
    <w:name w:val="227903F21F584DFD9677AD37163C27FA1"/>
    <w:rsid w:val="001F0235"/>
  </w:style>
  <w:style w:type="paragraph" w:customStyle="1" w:styleId="FA73C086E0BA44589EDFD7CBC38EBF7D2">
    <w:name w:val="FA73C086E0BA44589EDFD7CBC38EBF7D2"/>
    <w:rsid w:val="001F0235"/>
  </w:style>
  <w:style w:type="paragraph" w:customStyle="1" w:styleId="4E3F42C15450449BB6E92919200D24EC56">
    <w:name w:val="4E3F42C15450449BB6E92919200D24EC56"/>
    <w:rsid w:val="001F0235"/>
  </w:style>
  <w:style w:type="paragraph" w:customStyle="1" w:styleId="F2C6F68E69244638A9287F1E9F7CD73154">
    <w:name w:val="F2C6F68E69244638A9287F1E9F7CD73154"/>
    <w:rsid w:val="001F0235"/>
  </w:style>
  <w:style w:type="paragraph" w:customStyle="1" w:styleId="FFF84CB2F6254DA382916C25E8871E5717">
    <w:name w:val="FFF84CB2F6254DA382916C25E8871E5717"/>
    <w:rsid w:val="001F0235"/>
  </w:style>
  <w:style w:type="paragraph" w:customStyle="1" w:styleId="5E1E5E11B9FB4FF3B9051CFCBA5ACC7F4">
    <w:name w:val="5E1E5E11B9FB4FF3B9051CFCBA5ACC7F4"/>
    <w:rsid w:val="001F0235"/>
  </w:style>
  <w:style w:type="paragraph" w:customStyle="1" w:styleId="13F1CA6F15E348A682204E20E8202EBC11">
    <w:name w:val="13F1CA6F15E348A682204E20E8202EBC11"/>
    <w:rsid w:val="001F0235"/>
  </w:style>
  <w:style w:type="paragraph" w:customStyle="1" w:styleId="DF64F8F03C48436B90028EBE2CB013AF42">
    <w:name w:val="DF64F8F03C48436B90028EBE2CB013AF42"/>
    <w:rsid w:val="001F0235"/>
  </w:style>
  <w:style w:type="character" w:customStyle="1" w:styleId="Overskrift1Tegn">
    <w:name w:val="Overskrift 1 Tegn"/>
    <w:basedOn w:val="Standardskriftforavsnitt"/>
    <w:link w:val="Overskrift1"/>
    <w:uiPriority w:val="9"/>
    <w:rsid w:val="00DA3FBF"/>
    <w:rPr>
      <w:rFonts w:ascii="Calibri" w:eastAsiaTheme="majorEastAsia" w:hAnsi="Calibri" w:cs="Arial"/>
      <w:b/>
      <w:sz w:val="36"/>
    </w:rPr>
  </w:style>
  <w:style w:type="paragraph" w:customStyle="1" w:styleId="227903F21F584DFD9677AD37163C27FA2">
    <w:name w:val="227903F21F584DFD9677AD37163C27FA2"/>
    <w:rsid w:val="00DA3FBF"/>
    <w:pPr>
      <w:spacing w:after="0"/>
      <w:outlineLvl w:val="0"/>
    </w:pPr>
    <w:rPr>
      <w:rFonts w:ascii="Calibri" w:eastAsiaTheme="majorEastAsia" w:hAnsi="Calibri" w:cs="Arial"/>
      <w:b/>
      <w:sz w:val="36"/>
    </w:rPr>
  </w:style>
  <w:style w:type="paragraph" w:customStyle="1" w:styleId="13F1CA6F15E348A682204E20E8202EBC12">
    <w:name w:val="13F1CA6F15E348A682204E20E8202EBC12"/>
    <w:rsid w:val="00DA3FBF"/>
    <w:pPr>
      <w:spacing w:after="0"/>
    </w:pPr>
    <w:rPr>
      <w:rFonts w:eastAsiaTheme="majorEastAsia" w:cs="Arial"/>
    </w:rPr>
  </w:style>
  <w:style w:type="paragraph" w:customStyle="1" w:styleId="DB7BF58C241D424887CE6D4DD4935E0E">
    <w:name w:val="DB7BF58C241D424887CE6D4DD4935E0E"/>
    <w:rsid w:val="005C084D"/>
  </w:style>
  <w:style w:type="paragraph" w:customStyle="1" w:styleId="F0524875709F4C088746917596342984">
    <w:name w:val="F0524875709F4C088746917596342984"/>
    <w:rsid w:val="005C084D"/>
  </w:style>
  <w:style w:type="paragraph" w:customStyle="1" w:styleId="C1F73663455B4D8286A524619A795276">
    <w:name w:val="C1F73663455B4D8286A524619A795276"/>
    <w:rsid w:val="005C084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912"/>
  </w:style>
  <w:style w:type="paragraph" w:styleId="Overskrift1">
    <w:name w:val="heading 1"/>
    <w:basedOn w:val="Normal"/>
    <w:next w:val="Normal"/>
    <w:link w:val="Overskrift1Tegn"/>
    <w:uiPriority w:val="9"/>
    <w:qFormat/>
    <w:rsid w:val="00DA3FBF"/>
    <w:pPr>
      <w:spacing w:after="0"/>
      <w:outlineLvl w:val="0"/>
    </w:pPr>
    <w:rPr>
      <w:rFonts w:ascii="Calibri" w:eastAsiaTheme="majorEastAsia" w:hAnsi="Calibri" w:cs="Arial"/>
      <w:b/>
      <w:sz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A0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C084D"/>
    <w:rPr>
      <w:color w:val="808080"/>
    </w:rPr>
  </w:style>
  <w:style w:type="paragraph" w:customStyle="1" w:styleId="D2A05748D2714DF1BDA39D722F1C3192">
    <w:name w:val="D2A05748D2714DF1BDA39D722F1C3192"/>
    <w:rsid w:val="00497C45"/>
  </w:style>
  <w:style w:type="paragraph" w:customStyle="1" w:styleId="90EBCECFF15A4661907FE5DF6EB0D001">
    <w:name w:val="90EBCECFF15A4661907FE5DF6EB0D001"/>
    <w:rsid w:val="00497C45"/>
  </w:style>
  <w:style w:type="paragraph" w:customStyle="1" w:styleId="E72DF0E767814AA79BED608938FC1B15">
    <w:name w:val="E72DF0E767814AA79BED608938FC1B15"/>
    <w:rsid w:val="00497C45"/>
  </w:style>
  <w:style w:type="paragraph" w:customStyle="1" w:styleId="FE61BBCE5D0C4304B78D0E62ACC9322B">
    <w:name w:val="FE61BBCE5D0C4304B78D0E62ACC9322B"/>
    <w:rsid w:val="00497C45"/>
  </w:style>
  <w:style w:type="paragraph" w:customStyle="1" w:styleId="74D5A8FB5AD9409085C45634F6FB8E5E">
    <w:name w:val="74D5A8FB5AD9409085C45634F6FB8E5E"/>
    <w:rsid w:val="00497C45"/>
  </w:style>
  <w:style w:type="paragraph" w:customStyle="1" w:styleId="BA50FE9C1F4248CFB8E6455F3D86CD5A">
    <w:name w:val="BA50FE9C1F4248CFB8E6455F3D86CD5A"/>
    <w:rsid w:val="004D59AB"/>
  </w:style>
  <w:style w:type="paragraph" w:customStyle="1" w:styleId="579B91E2C4B841B4A9F8E68E0952BD61">
    <w:name w:val="579B91E2C4B841B4A9F8E68E0952BD61"/>
    <w:rsid w:val="0039134B"/>
  </w:style>
  <w:style w:type="paragraph" w:customStyle="1" w:styleId="A2B7AFD04A804F31BF1F84962DF56656">
    <w:name w:val="A2B7AFD04A804F31BF1F84962DF56656"/>
    <w:rsid w:val="00E013E4"/>
  </w:style>
  <w:style w:type="paragraph" w:customStyle="1" w:styleId="EE84FF5317504362889B99B30BB5B618">
    <w:name w:val="EE84FF5317504362889B99B30BB5B618"/>
    <w:rsid w:val="00E013E4"/>
  </w:style>
  <w:style w:type="paragraph" w:customStyle="1" w:styleId="A2B7AFD04A804F31BF1F84962DF566561">
    <w:name w:val="A2B7AFD04A804F31BF1F84962DF566561"/>
    <w:rsid w:val="00840924"/>
  </w:style>
  <w:style w:type="paragraph" w:customStyle="1" w:styleId="EE84FF5317504362889B99B30BB5B6181">
    <w:name w:val="EE84FF5317504362889B99B30BB5B6181"/>
    <w:rsid w:val="00840924"/>
  </w:style>
  <w:style w:type="paragraph" w:customStyle="1" w:styleId="A2B7AFD04A804F31BF1F84962DF566562">
    <w:name w:val="A2B7AFD04A804F31BF1F84962DF566562"/>
    <w:rsid w:val="009D1991"/>
  </w:style>
  <w:style w:type="paragraph" w:customStyle="1" w:styleId="FA4C2438333043BEA4B8EDF7C44C9318">
    <w:name w:val="FA4C2438333043BEA4B8EDF7C44C9318"/>
    <w:rsid w:val="009D1991"/>
  </w:style>
  <w:style w:type="paragraph" w:customStyle="1" w:styleId="9BE2D88B32994FCC82B29AA27DE5A383">
    <w:name w:val="9BE2D88B32994FCC82B29AA27DE5A383"/>
    <w:rsid w:val="00863836"/>
  </w:style>
  <w:style w:type="paragraph" w:customStyle="1" w:styleId="387B5C1B07FE43EA97735B18286AFEC5">
    <w:name w:val="387B5C1B07FE43EA97735B18286AFEC5"/>
    <w:rsid w:val="00863836"/>
  </w:style>
  <w:style w:type="paragraph" w:customStyle="1" w:styleId="9BE2D88B32994FCC82B29AA27DE5A3831">
    <w:name w:val="9BE2D88B32994FCC82B29AA27DE5A3831"/>
    <w:rsid w:val="00CE0F8F"/>
  </w:style>
  <w:style w:type="paragraph" w:customStyle="1" w:styleId="95C0F2CF66394C218A07116359BF29A1">
    <w:name w:val="95C0F2CF66394C218A07116359BF29A1"/>
    <w:rsid w:val="00CE0F8F"/>
  </w:style>
  <w:style w:type="paragraph" w:customStyle="1" w:styleId="5694DB777620462B8335A056B204ADBC">
    <w:name w:val="5694DB777620462B8335A056B204ADBC"/>
    <w:rsid w:val="00442312"/>
  </w:style>
  <w:style w:type="paragraph" w:customStyle="1" w:styleId="9228575FACA64F5195818C0725092600">
    <w:name w:val="9228575FACA64F5195818C0725092600"/>
    <w:rsid w:val="00442312"/>
  </w:style>
  <w:style w:type="paragraph" w:customStyle="1" w:styleId="9228575FACA64F5195818C07250926001">
    <w:name w:val="9228575FACA64F5195818C07250926001"/>
    <w:rsid w:val="00E5798B"/>
  </w:style>
  <w:style w:type="paragraph" w:customStyle="1" w:styleId="DABD184607BF4A8FAD8DCFC1A8547098">
    <w:name w:val="DABD184607BF4A8FAD8DCFC1A8547098"/>
    <w:rsid w:val="00E5798B"/>
  </w:style>
  <w:style w:type="paragraph" w:customStyle="1" w:styleId="9BE2D88B32994FCC82B29AA27DE5A3832">
    <w:name w:val="9BE2D88B32994FCC82B29AA27DE5A3832"/>
    <w:rsid w:val="00E5798B"/>
  </w:style>
  <w:style w:type="paragraph" w:customStyle="1" w:styleId="9228575FACA64F5195818C07250926002">
    <w:name w:val="9228575FACA64F5195818C07250926002"/>
    <w:rsid w:val="00497F17"/>
  </w:style>
  <w:style w:type="paragraph" w:customStyle="1" w:styleId="DABD184607BF4A8FAD8DCFC1A85470981">
    <w:name w:val="DABD184607BF4A8FAD8DCFC1A85470981"/>
    <w:rsid w:val="00497F17"/>
  </w:style>
  <w:style w:type="paragraph" w:customStyle="1" w:styleId="9228575FACA64F5195818C07250926003">
    <w:name w:val="9228575FACA64F5195818C07250926003"/>
    <w:rsid w:val="007966E1"/>
  </w:style>
  <w:style w:type="paragraph" w:customStyle="1" w:styleId="DABD184607BF4A8FAD8DCFC1A85470982">
    <w:name w:val="DABD184607BF4A8FAD8DCFC1A85470982"/>
    <w:rsid w:val="007966E1"/>
  </w:style>
  <w:style w:type="paragraph" w:customStyle="1" w:styleId="29D2DF61780C4FC88CD24A769E00671A">
    <w:name w:val="29D2DF61780C4FC88CD24A769E00671A"/>
    <w:rsid w:val="007966E1"/>
  </w:style>
  <w:style w:type="paragraph" w:customStyle="1" w:styleId="6A041011D6DC400897008D49E879EBD8">
    <w:name w:val="6A041011D6DC400897008D49E879EBD8"/>
    <w:rsid w:val="007966E1"/>
  </w:style>
  <w:style w:type="paragraph" w:customStyle="1" w:styleId="9228575FACA64F5195818C07250926004">
    <w:name w:val="9228575FACA64F5195818C07250926004"/>
    <w:rsid w:val="001A0874"/>
  </w:style>
  <w:style w:type="paragraph" w:customStyle="1" w:styleId="DABD184607BF4A8FAD8DCFC1A85470983">
    <w:name w:val="DABD184607BF4A8FAD8DCFC1A85470983"/>
    <w:rsid w:val="001A0874"/>
  </w:style>
  <w:style w:type="paragraph" w:customStyle="1" w:styleId="6A041011D6DC400897008D49E879EBD81">
    <w:name w:val="6A041011D6DC400897008D49E879EBD81"/>
    <w:rsid w:val="001A0874"/>
  </w:style>
  <w:style w:type="character" w:customStyle="1" w:styleId="Overskrift2Tegn">
    <w:name w:val="Overskrift 2 Tegn"/>
    <w:basedOn w:val="Standardskriftforavsnitt"/>
    <w:link w:val="Overskrift2"/>
    <w:uiPriority w:val="9"/>
    <w:rsid w:val="001A0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91111A5E0B0B483B94C0D4B67EA5FCCC">
    <w:name w:val="91111A5E0B0B483B94C0D4B67EA5FCCC"/>
    <w:rsid w:val="001A0874"/>
  </w:style>
  <w:style w:type="paragraph" w:customStyle="1" w:styleId="F8633B214EC843EFAFB3FC76DA7BC3CA">
    <w:name w:val="F8633B214EC843EFAFB3FC76DA7BC3CA"/>
    <w:rsid w:val="001A0874"/>
  </w:style>
  <w:style w:type="paragraph" w:customStyle="1" w:styleId="5B3B05479E2B44869A9A84B2B1DDD97D">
    <w:name w:val="5B3B05479E2B44869A9A84B2B1DDD97D"/>
    <w:rsid w:val="001A0874"/>
  </w:style>
  <w:style w:type="paragraph" w:customStyle="1" w:styleId="9228575FACA64F5195818C07250926005">
    <w:name w:val="9228575FACA64F5195818C07250926005"/>
    <w:rsid w:val="001A0874"/>
  </w:style>
  <w:style w:type="paragraph" w:customStyle="1" w:styleId="DABD184607BF4A8FAD8DCFC1A85470984">
    <w:name w:val="DABD184607BF4A8FAD8DCFC1A85470984"/>
    <w:rsid w:val="001A0874"/>
  </w:style>
  <w:style w:type="paragraph" w:customStyle="1" w:styleId="6A041011D6DC400897008D49E879EBD82">
    <w:name w:val="6A041011D6DC400897008D49E879EBD82"/>
    <w:rsid w:val="001A0874"/>
  </w:style>
  <w:style w:type="paragraph" w:customStyle="1" w:styleId="9228575FACA64F5195818C07250926006">
    <w:name w:val="9228575FACA64F5195818C07250926006"/>
    <w:rsid w:val="000916A4"/>
  </w:style>
  <w:style w:type="paragraph" w:customStyle="1" w:styleId="DABD184607BF4A8FAD8DCFC1A85470985">
    <w:name w:val="DABD184607BF4A8FAD8DCFC1A85470985"/>
    <w:rsid w:val="000916A4"/>
  </w:style>
  <w:style w:type="paragraph" w:customStyle="1" w:styleId="6A041011D6DC400897008D49E879EBD83">
    <w:name w:val="6A041011D6DC400897008D49E879EBD83"/>
    <w:rsid w:val="000916A4"/>
  </w:style>
  <w:style w:type="paragraph" w:customStyle="1" w:styleId="91111A5E0B0B483B94C0D4B67EA5FCCC1">
    <w:name w:val="91111A5E0B0B483B94C0D4B67EA5FCCC1"/>
    <w:rsid w:val="000916A4"/>
  </w:style>
  <w:style w:type="paragraph" w:customStyle="1" w:styleId="F8633B214EC843EFAFB3FC76DA7BC3CA1">
    <w:name w:val="F8633B214EC843EFAFB3FC76DA7BC3CA1"/>
    <w:rsid w:val="000916A4"/>
  </w:style>
  <w:style w:type="paragraph" w:customStyle="1" w:styleId="4B07C687A1B14A84B5EC88281D667C5D">
    <w:name w:val="4B07C687A1B14A84B5EC88281D667C5D"/>
    <w:rsid w:val="000916A4"/>
  </w:style>
  <w:style w:type="paragraph" w:customStyle="1" w:styleId="009D7C157A53456E894902952C693CAC">
    <w:name w:val="009D7C157A53456E894902952C693CAC"/>
    <w:rsid w:val="000916A4"/>
  </w:style>
  <w:style w:type="paragraph" w:customStyle="1" w:styleId="7A60BFA517F047FB970A0617899B8F69">
    <w:name w:val="7A60BFA517F047FB970A0617899B8F69"/>
    <w:rsid w:val="000916A4"/>
  </w:style>
  <w:style w:type="paragraph" w:customStyle="1" w:styleId="9228575FACA64F5195818C07250926007">
    <w:name w:val="9228575FACA64F5195818C07250926007"/>
    <w:rsid w:val="009059B0"/>
  </w:style>
  <w:style w:type="paragraph" w:customStyle="1" w:styleId="DABD184607BF4A8FAD8DCFC1A85470986">
    <w:name w:val="DABD184607BF4A8FAD8DCFC1A85470986"/>
    <w:rsid w:val="009059B0"/>
  </w:style>
  <w:style w:type="paragraph" w:customStyle="1" w:styleId="6A041011D6DC400897008D49E879EBD84">
    <w:name w:val="6A041011D6DC400897008D49E879EBD84"/>
    <w:rsid w:val="009059B0"/>
  </w:style>
  <w:style w:type="paragraph" w:customStyle="1" w:styleId="4B07C687A1B14A84B5EC88281D667C5D1">
    <w:name w:val="4B07C687A1B14A84B5EC88281D667C5D1"/>
    <w:rsid w:val="009059B0"/>
  </w:style>
  <w:style w:type="paragraph" w:customStyle="1" w:styleId="009D7C157A53456E894902952C693CAC1">
    <w:name w:val="009D7C157A53456E894902952C693CAC1"/>
    <w:rsid w:val="009059B0"/>
  </w:style>
  <w:style w:type="paragraph" w:customStyle="1" w:styleId="9228575FACA64F5195818C07250926008">
    <w:name w:val="9228575FACA64F5195818C07250926008"/>
    <w:rsid w:val="004F7EAD"/>
  </w:style>
  <w:style w:type="paragraph" w:customStyle="1" w:styleId="DABD184607BF4A8FAD8DCFC1A85470987">
    <w:name w:val="DABD184607BF4A8FAD8DCFC1A85470987"/>
    <w:rsid w:val="004F7EAD"/>
  </w:style>
  <w:style w:type="paragraph" w:customStyle="1" w:styleId="6A041011D6DC400897008D49E879EBD85">
    <w:name w:val="6A041011D6DC400897008D49E879EBD85"/>
    <w:rsid w:val="004F7EAD"/>
  </w:style>
  <w:style w:type="paragraph" w:customStyle="1" w:styleId="4B07C687A1B14A84B5EC88281D667C5D2">
    <w:name w:val="4B07C687A1B14A84B5EC88281D667C5D2"/>
    <w:rsid w:val="004F7EAD"/>
  </w:style>
  <w:style w:type="paragraph" w:customStyle="1" w:styleId="009D7C157A53456E894902952C693CAC2">
    <w:name w:val="009D7C157A53456E894902952C693CAC2"/>
    <w:rsid w:val="004F7EAD"/>
  </w:style>
  <w:style w:type="paragraph" w:customStyle="1" w:styleId="1251EC0DE8BF4BBFA91B960FEBC09665">
    <w:name w:val="1251EC0DE8BF4BBFA91B960FEBC09665"/>
    <w:rsid w:val="004F7EAD"/>
  </w:style>
  <w:style w:type="paragraph" w:customStyle="1" w:styleId="C84991FB2E1B4B99AA03F6B9E6B6BC4D">
    <w:name w:val="C84991FB2E1B4B99AA03F6B9E6B6BC4D"/>
    <w:rsid w:val="004F7EAD"/>
  </w:style>
  <w:style w:type="paragraph" w:customStyle="1" w:styleId="4B387633786146FC9E4BC76FD0808B9B">
    <w:name w:val="4B387633786146FC9E4BC76FD0808B9B"/>
    <w:rsid w:val="004F7EAD"/>
  </w:style>
  <w:style w:type="paragraph" w:customStyle="1" w:styleId="CC33F347A3CD4E59B5C0F942F5239C7B">
    <w:name w:val="CC33F347A3CD4E59B5C0F942F5239C7B"/>
    <w:rsid w:val="004F7EAD"/>
  </w:style>
  <w:style w:type="paragraph" w:customStyle="1" w:styleId="27EE4C34FCED4002BDE0A28CDEB7D392">
    <w:name w:val="27EE4C34FCED4002BDE0A28CDEB7D392"/>
    <w:rsid w:val="004F7EAD"/>
  </w:style>
  <w:style w:type="paragraph" w:customStyle="1" w:styleId="9228575FACA64F5195818C07250926009">
    <w:name w:val="9228575FACA64F5195818C07250926009"/>
    <w:rsid w:val="00BA45A4"/>
  </w:style>
  <w:style w:type="paragraph" w:customStyle="1" w:styleId="DABD184607BF4A8FAD8DCFC1A85470988">
    <w:name w:val="DABD184607BF4A8FAD8DCFC1A85470988"/>
    <w:rsid w:val="00BA45A4"/>
  </w:style>
  <w:style w:type="paragraph" w:customStyle="1" w:styleId="6A041011D6DC400897008D49E879EBD86">
    <w:name w:val="6A041011D6DC400897008D49E879EBD86"/>
    <w:rsid w:val="00BA45A4"/>
  </w:style>
  <w:style w:type="paragraph" w:customStyle="1" w:styleId="4B07C687A1B14A84B5EC88281D667C5D3">
    <w:name w:val="4B07C687A1B14A84B5EC88281D667C5D3"/>
    <w:rsid w:val="00BA45A4"/>
  </w:style>
  <w:style w:type="paragraph" w:customStyle="1" w:styleId="009D7C157A53456E894902952C693CAC3">
    <w:name w:val="009D7C157A53456E894902952C693CAC3"/>
    <w:rsid w:val="00BA45A4"/>
  </w:style>
  <w:style w:type="paragraph" w:customStyle="1" w:styleId="9228575FACA64F5195818C072509260010">
    <w:name w:val="9228575FACA64F5195818C072509260010"/>
    <w:rsid w:val="00B13BB3"/>
  </w:style>
  <w:style w:type="paragraph" w:customStyle="1" w:styleId="DABD184607BF4A8FAD8DCFC1A85470989">
    <w:name w:val="DABD184607BF4A8FAD8DCFC1A85470989"/>
    <w:rsid w:val="00B13BB3"/>
  </w:style>
  <w:style w:type="paragraph" w:customStyle="1" w:styleId="6A041011D6DC400897008D49E879EBD87">
    <w:name w:val="6A041011D6DC400897008D49E879EBD87"/>
    <w:rsid w:val="00B13BB3"/>
  </w:style>
  <w:style w:type="paragraph" w:customStyle="1" w:styleId="4B07C687A1B14A84B5EC88281D667C5D4">
    <w:name w:val="4B07C687A1B14A84B5EC88281D667C5D4"/>
    <w:rsid w:val="00B13BB3"/>
  </w:style>
  <w:style w:type="paragraph" w:customStyle="1" w:styleId="009D7C157A53456E894902952C693CAC4">
    <w:name w:val="009D7C157A53456E894902952C693CAC4"/>
    <w:rsid w:val="00B13BB3"/>
  </w:style>
  <w:style w:type="paragraph" w:customStyle="1" w:styleId="9228575FACA64F5195818C072509260011">
    <w:name w:val="9228575FACA64F5195818C072509260011"/>
    <w:rsid w:val="003B68AF"/>
  </w:style>
  <w:style w:type="paragraph" w:customStyle="1" w:styleId="DABD184607BF4A8FAD8DCFC1A854709810">
    <w:name w:val="DABD184607BF4A8FAD8DCFC1A854709810"/>
    <w:rsid w:val="003B68AF"/>
  </w:style>
  <w:style w:type="paragraph" w:customStyle="1" w:styleId="6A041011D6DC400897008D49E879EBD88">
    <w:name w:val="6A041011D6DC400897008D49E879EBD88"/>
    <w:rsid w:val="003B68AF"/>
  </w:style>
  <w:style w:type="paragraph" w:customStyle="1" w:styleId="9228575FACA64F5195818C072509260012">
    <w:name w:val="9228575FACA64F5195818C072509260012"/>
    <w:rsid w:val="00187DA4"/>
  </w:style>
  <w:style w:type="paragraph" w:customStyle="1" w:styleId="DABD184607BF4A8FAD8DCFC1A854709811">
    <w:name w:val="DABD184607BF4A8FAD8DCFC1A854709811"/>
    <w:rsid w:val="00187DA4"/>
  </w:style>
  <w:style w:type="paragraph" w:customStyle="1" w:styleId="6A041011D6DC400897008D49E879EBD89">
    <w:name w:val="6A041011D6DC400897008D49E879EBD89"/>
    <w:rsid w:val="00187DA4"/>
  </w:style>
  <w:style w:type="paragraph" w:customStyle="1" w:styleId="4B07C687A1B14A84B5EC88281D667C5D5">
    <w:name w:val="4B07C687A1B14A84B5EC88281D667C5D5"/>
    <w:rsid w:val="00187D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5">
    <w:name w:val="009D7C157A53456E894902952C693CAC5"/>
    <w:rsid w:val="00187D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228575FACA64F5195818C072509260013">
    <w:name w:val="9228575FACA64F5195818C072509260013"/>
    <w:rsid w:val="00480512"/>
  </w:style>
  <w:style w:type="paragraph" w:customStyle="1" w:styleId="DABD184607BF4A8FAD8DCFC1A854709812">
    <w:name w:val="DABD184607BF4A8FAD8DCFC1A854709812"/>
    <w:rsid w:val="00480512"/>
  </w:style>
  <w:style w:type="paragraph" w:customStyle="1" w:styleId="6A041011D6DC400897008D49E879EBD810">
    <w:name w:val="6A041011D6DC400897008D49E879EBD810"/>
    <w:rsid w:val="00480512"/>
  </w:style>
  <w:style w:type="paragraph" w:customStyle="1" w:styleId="4B07C687A1B14A84B5EC88281D667C5D6">
    <w:name w:val="4B07C687A1B14A84B5EC88281D667C5D6"/>
    <w:rsid w:val="004805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6">
    <w:name w:val="009D7C157A53456E894902952C693CAC6"/>
    <w:rsid w:val="004805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228575FACA64F5195818C072509260014">
    <w:name w:val="9228575FACA64F5195818C072509260014"/>
    <w:rsid w:val="007B39E3"/>
  </w:style>
  <w:style w:type="paragraph" w:customStyle="1" w:styleId="DABD184607BF4A8FAD8DCFC1A854709813">
    <w:name w:val="DABD184607BF4A8FAD8DCFC1A854709813"/>
    <w:rsid w:val="007B39E3"/>
  </w:style>
  <w:style w:type="paragraph" w:customStyle="1" w:styleId="6A041011D6DC400897008D49E879EBD811">
    <w:name w:val="6A041011D6DC400897008D49E879EBD811"/>
    <w:rsid w:val="007B39E3"/>
  </w:style>
  <w:style w:type="paragraph" w:customStyle="1" w:styleId="4B07C687A1B14A84B5EC88281D667C5D7">
    <w:name w:val="4B07C687A1B14A84B5EC88281D667C5D7"/>
    <w:rsid w:val="007B39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7">
    <w:name w:val="009D7C157A53456E894902952C693CAC7"/>
    <w:rsid w:val="007B39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AC670D204BC4A2EBAA49E69E6F04BCC">
    <w:name w:val="0AC670D204BC4A2EBAA49E69E6F04BCC"/>
    <w:rsid w:val="007B39E3"/>
  </w:style>
  <w:style w:type="paragraph" w:customStyle="1" w:styleId="B22DC144F2DA4EE2AF31282A848CE30D">
    <w:name w:val="B22DC144F2DA4EE2AF31282A848CE30D"/>
    <w:rsid w:val="007B39E3"/>
  </w:style>
  <w:style w:type="paragraph" w:customStyle="1" w:styleId="0E267E4E72D242668CC4D7A3B98B633A">
    <w:name w:val="0E267E4E72D242668CC4D7A3B98B633A"/>
    <w:rsid w:val="007B39E3"/>
  </w:style>
  <w:style w:type="paragraph" w:customStyle="1" w:styleId="7B690E5421E548219A016ACF5F166AA8">
    <w:name w:val="7B690E5421E548219A016ACF5F166AA8"/>
    <w:rsid w:val="007B39E3"/>
  </w:style>
  <w:style w:type="paragraph" w:customStyle="1" w:styleId="9228575FACA64F5195818C072509260015">
    <w:name w:val="9228575FACA64F5195818C072509260015"/>
    <w:rsid w:val="006D134E"/>
  </w:style>
  <w:style w:type="paragraph" w:customStyle="1" w:styleId="DABD184607BF4A8FAD8DCFC1A854709814">
    <w:name w:val="DABD184607BF4A8FAD8DCFC1A854709814"/>
    <w:rsid w:val="006D134E"/>
  </w:style>
  <w:style w:type="paragraph" w:customStyle="1" w:styleId="6A041011D6DC400897008D49E879EBD812">
    <w:name w:val="6A041011D6DC400897008D49E879EBD812"/>
    <w:rsid w:val="006D134E"/>
  </w:style>
  <w:style w:type="paragraph" w:customStyle="1" w:styleId="4B07C687A1B14A84B5EC88281D667C5D8">
    <w:name w:val="4B07C687A1B14A84B5EC88281D667C5D8"/>
    <w:rsid w:val="006D13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8">
    <w:name w:val="009D7C157A53456E894902952C693CAC8"/>
    <w:rsid w:val="006D13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228575FACA64F5195818C072509260016">
    <w:name w:val="9228575FACA64F5195818C072509260016"/>
    <w:rsid w:val="005777B0"/>
  </w:style>
  <w:style w:type="paragraph" w:customStyle="1" w:styleId="DABD184607BF4A8FAD8DCFC1A854709815">
    <w:name w:val="DABD184607BF4A8FAD8DCFC1A854709815"/>
    <w:rsid w:val="005777B0"/>
  </w:style>
  <w:style w:type="paragraph" w:customStyle="1" w:styleId="6A041011D6DC400897008D49E879EBD813">
    <w:name w:val="6A041011D6DC400897008D49E879EBD813"/>
    <w:rsid w:val="005777B0"/>
  </w:style>
  <w:style w:type="paragraph" w:customStyle="1" w:styleId="4B07C687A1B14A84B5EC88281D667C5D9">
    <w:name w:val="4B07C687A1B14A84B5EC88281D667C5D9"/>
    <w:rsid w:val="005777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9">
    <w:name w:val="009D7C157A53456E894902952C693CAC9"/>
    <w:rsid w:val="005777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228575FACA64F5195818C072509260017">
    <w:name w:val="9228575FACA64F5195818C072509260017"/>
    <w:rsid w:val="00D301CC"/>
  </w:style>
  <w:style w:type="paragraph" w:customStyle="1" w:styleId="DABD184607BF4A8FAD8DCFC1A854709816">
    <w:name w:val="DABD184607BF4A8FAD8DCFC1A854709816"/>
    <w:rsid w:val="00D301CC"/>
  </w:style>
  <w:style w:type="paragraph" w:customStyle="1" w:styleId="6A041011D6DC400897008D49E879EBD814">
    <w:name w:val="6A041011D6DC400897008D49E879EBD814"/>
    <w:rsid w:val="00D301CC"/>
  </w:style>
  <w:style w:type="paragraph" w:customStyle="1" w:styleId="4B07C687A1B14A84B5EC88281D667C5D10">
    <w:name w:val="4B07C687A1B14A84B5EC88281D667C5D10"/>
    <w:rsid w:val="00D301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0">
    <w:name w:val="009D7C157A53456E894902952C693CAC10"/>
    <w:rsid w:val="00D301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3AEA52194A9F413FBF14EA07BED9E565">
    <w:name w:val="3AEA52194A9F413FBF14EA07BED9E565"/>
    <w:rsid w:val="00D301CC"/>
  </w:style>
  <w:style w:type="paragraph" w:customStyle="1" w:styleId="31F8FDB1EF414DEAB365C083C390AC67">
    <w:name w:val="31F8FDB1EF414DEAB365C083C390AC67"/>
    <w:rsid w:val="00D301CC"/>
  </w:style>
  <w:style w:type="paragraph" w:customStyle="1" w:styleId="E6615A8466A142D6AFA9156D7584DA34">
    <w:name w:val="E6615A8466A142D6AFA9156D7584DA34"/>
    <w:rsid w:val="00D301CC"/>
  </w:style>
  <w:style w:type="paragraph" w:customStyle="1" w:styleId="7134C4ECF7A64FE98B43347EF88DAB96">
    <w:name w:val="7134C4ECF7A64FE98B43347EF88DAB96"/>
    <w:rsid w:val="00D301CC"/>
  </w:style>
  <w:style w:type="paragraph" w:customStyle="1" w:styleId="9228575FACA64F5195818C072509260018">
    <w:name w:val="9228575FACA64F5195818C072509260018"/>
    <w:rsid w:val="00AE6E9D"/>
  </w:style>
  <w:style w:type="paragraph" w:customStyle="1" w:styleId="DABD184607BF4A8FAD8DCFC1A854709817">
    <w:name w:val="DABD184607BF4A8FAD8DCFC1A854709817"/>
    <w:rsid w:val="00AE6E9D"/>
  </w:style>
  <w:style w:type="paragraph" w:customStyle="1" w:styleId="6A041011D6DC400897008D49E879EBD815">
    <w:name w:val="6A041011D6DC400897008D49E879EBD815"/>
    <w:rsid w:val="00AE6E9D"/>
  </w:style>
  <w:style w:type="paragraph" w:customStyle="1" w:styleId="4B07C687A1B14A84B5EC88281D667C5D11">
    <w:name w:val="4B07C687A1B14A84B5EC88281D667C5D11"/>
    <w:rsid w:val="00AE6E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1">
    <w:name w:val="009D7C157A53456E894902952C693CAC11"/>
    <w:rsid w:val="00AE6E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31F8FDB1EF414DEAB365C083C390AC671">
    <w:name w:val="31F8FDB1EF414DEAB365C083C390AC671"/>
    <w:rsid w:val="00AE6E9D"/>
  </w:style>
  <w:style w:type="paragraph" w:customStyle="1" w:styleId="7134C4ECF7A64FE98B43347EF88DAB961">
    <w:name w:val="7134C4ECF7A64FE98B43347EF88DAB961"/>
    <w:rsid w:val="00AE6E9D"/>
  </w:style>
  <w:style w:type="paragraph" w:customStyle="1" w:styleId="E3AA16DB6E19480CA3D2B867FB05FC10">
    <w:name w:val="E3AA16DB6E19480CA3D2B867FB05FC10"/>
    <w:rsid w:val="00AE6E9D"/>
  </w:style>
  <w:style w:type="paragraph" w:customStyle="1" w:styleId="2C37F51B9E7749A8950BED6B37B1B323">
    <w:name w:val="2C37F51B9E7749A8950BED6B37B1B323"/>
    <w:rsid w:val="00AE6E9D"/>
  </w:style>
  <w:style w:type="paragraph" w:customStyle="1" w:styleId="9228575FACA64F5195818C072509260019">
    <w:name w:val="9228575FACA64F5195818C072509260019"/>
    <w:rsid w:val="00932DE2"/>
  </w:style>
  <w:style w:type="paragraph" w:customStyle="1" w:styleId="DABD184607BF4A8FAD8DCFC1A854709818">
    <w:name w:val="DABD184607BF4A8FAD8DCFC1A854709818"/>
    <w:rsid w:val="00932DE2"/>
  </w:style>
  <w:style w:type="paragraph" w:customStyle="1" w:styleId="6A041011D6DC400897008D49E879EBD816">
    <w:name w:val="6A041011D6DC400897008D49E879EBD816"/>
    <w:rsid w:val="00932DE2"/>
  </w:style>
  <w:style w:type="paragraph" w:customStyle="1" w:styleId="4B07C687A1B14A84B5EC88281D667C5D12">
    <w:name w:val="4B07C687A1B14A84B5EC88281D667C5D12"/>
    <w:rsid w:val="00932D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2">
    <w:name w:val="009D7C157A53456E894902952C693CAC12"/>
    <w:rsid w:val="00932D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C37F51B9E7749A8950BED6B37B1B3231">
    <w:name w:val="2C37F51B9E7749A8950BED6B37B1B3231"/>
    <w:rsid w:val="00932DE2"/>
  </w:style>
  <w:style w:type="paragraph" w:customStyle="1" w:styleId="565EAD4F12BA442BAFDDD0574B516E98">
    <w:name w:val="565EAD4F12BA442BAFDDD0574B516E98"/>
    <w:rsid w:val="00932DE2"/>
  </w:style>
  <w:style w:type="paragraph" w:customStyle="1" w:styleId="C477A16B8D8A4E59B7468A6A46CF46FD">
    <w:name w:val="C477A16B8D8A4E59B7468A6A46CF46FD"/>
    <w:rsid w:val="00932DE2"/>
  </w:style>
  <w:style w:type="paragraph" w:customStyle="1" w:styleId="E59C7DCD12E34DE5BA15DE6B57D2A5B8">
    <w:name w:val="E59C7DCD12E34DE5BA15DE6B57D2A5B8"/>
    <w:rsid w:val="00932DE2"/>
  </w:style>
  <w:style w:type="paragraph" w:customStyle="1" w:styleId="C2393E55B9494B288D2269F75562A753">
    <w:name w:val="C2393E55B9494B288D2269F75562A753"/>
    <w:rsid w:val="00932DE2"/>
  </w:style>
  <w:style w:type="paragraph" w:customStyle="1" w:styleId="9228575FACA64F5195818C072509260020">
    <w:name w:val="9228575FACA64F5195818C072509260020"/>
    <w:rsid w:val="00AC1BA3"/>
  </w:style>
  <w:style w:type="paragraph" w:customStyle="1" w:styleId="DABD184607BF4A8FAD8DCFC1A854709819">
    <w:name w:val="DABD184607BF4A8FAD8DCFC1A854709819"/>
    <w:rsid w:val="00AC1BA3"/>
  </w:style>
  <w:style w:type="paragraph" w:customStyle="1" w:styleId="6A041011D6DC400897008D49E879EBD817">
    <w:name w:val="6A041011D6DC400897008D49E879EBD817"/>
    <w:rsid w:val="00AC1BA3"/>
  </w:style>
  <w:style w:type="paragraph" w:customStyle="1" w:styleId="4B07C687A1B14A84B5EC88281D667C5D13">
    <w:name w:val="4B07C687A1B14A84B5EC88281D667C5D13"/>
    <w:rsid w:val="00AC1B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3">
    <w:name w:val="009D7C157A53456E894902952C693CAC13"/>
    <w:rsid w:val="00AC1B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59C7DCD12E34DE5BA15DE6B57D2A5B81">
    <w:name w:val="E59C7DCD12E34DE5BA15DE6B57D2A5B81"/>
    <w:rsid w:val="00AC1BA3"/>
  </w:style>
  <w:style w:type="paragraph" w:customStyle="1" w:styleId="01B183BB5744445BB20EDF014A388E7E">
    <w:name w:val="01B183BB5744445BB20EDF014A388E7E"/>
    <w:rsid w:val="00AC1BA3"/>
  </w:style>
  <w:style w:type="paragraph" w:customStyle="1" w:styleId="E74C3B96BAE044DB8430EA3C91504B25">
    <w:name w:val="E74C3B96BAE044DB8430EA3C91504B25"/>
    <w:rsid w:val="00AC1BA3"/>
  </w:style>
  <w:style w:type="paragraph" w:customStyle="1" w:styleId="E40B60BCDAB844AD9D09438995396A7A">
    <w:name w:val="E40B60BCDAB844AD9D09438995396A7A"/>
    <w:rsid w:val="00AC1BA3"/>
  </w:style>
  <w:style w:type="paragraph" w:customStyle="1" w:styleId="9228575FACA64F5195818C072509260021">
    <w:name w:val="9228575FACA64F5195818C072509260021"/>
    <w:rsid w:val="00EC1D86"/>
  </w:style>
  <w:style w:type="paragraph" w:customStyle="1" w:styleId="DABD184607BF4A8FAD8DCFC1A854709820">
    <w:name w:val="DABD184607BF4A8FAD8DCFC1A854709820"/>
    <w:rsid w:val="00EC1D86"/>
  </w:style>
  <w:style w:type="paragraph" w:customStyle="1" w:styleId="E40B60BCDAB844AD9D09438995396A7A1">
    <w:name w:val="E40B60BCDAB844AD9D09438995396A7A1"/>
    <w:rsid w:val="00EC1D86"/>
  </w:style>
  <w:style w:type="paragraph" w:customStyle="1" w:styleId="6A041011D6DC400897008D49E879EBD818">
    <w:name w:val="6A041011D6DC400897008D49E879EBD818"/>
    <w:rsid w:val="00EC1D86"/>
  </w:style>
  <w:style w:type="paragraph" w:customStyle="1" w:styleId="4B07C687A1B14A84B5EC88281D667C5D14">
    <w:name w:val="4B07C687A1B14A84B5EC88281D667C5D14"/>
    <w:rsid w:val="00EC1D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4">
    <w:name w:val="009D7C157A53456E894902952C693CAC14"/>
    <w:rsid w:val="00EC1D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59C7DCD12E34DE5BA15DE6B57D2A5B82">
    <w:name w:val="E59C7DCD12E34DE5BA15DE6B57D2A5B82"/>
    <w:rsid w:val="00EC1D86"/>
  </w:style>
  <w:style w:type="paragraph" w:customStyle="1" w:styleId="9228575FACA64F5195818C072509260022">
    <w:name w:val="9228575FACA64F5195818C072509260022"/>
    <w:rsid w:val="00E81899"/>
  </w:style>
  <w:style w:type="paragraph" w:customStyle="1" w:styleId="DABD184607BF4A8FAD8DCFC1A854709821">
    <w:name w:val="DABD184607BF4A8FAD8DCFC1A854709821"/>
    <w:rsid w:val="00E81899"/>
  </w:style>
  <w:style w:type="paragraph" w:customStyle="1" w:styleId="E40B60BCDAB844AD9D09438995396A7A2">
    <w:name w:val="E40B60BCDAB844AD9D09438995396A7A2"/>
    <w:rsid w:val="00E81899"/>
  </w:style>
  <w:style w:type="paragraph" w:customStyle="1" w:styleId="6A041011D6DC400897008D49E879EBD819">
    <w:name w:val="6A041011D6DC400897008D49E879EBD819"/>
    <w:rsid w:val="00E81899"/>
  </w:style>
  <w:style w:type="paragraph" w:customStyle="1" w:styleId="4B07C687A1B14A84B5EC88281D667C5D15">
    <w:name w:val="4B07C687A1B14A84B5EC88281D667C5D15"/>
    <w:rsid w:val="00E818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5">
    <w:name w:val="009D7C157A53456E894902952C693CAC15"/>
    <w:rsid w:val="00E818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59C7DCD12E34DE5BA15DE6B57D2A5B83">
    <w:name w:val="E59C7DCD12E34DE5BA15DE6B57D2A5B83"/>
    <w:rsid w:val="00E81899"/>
  </w:style>
  <w:style w:type="paragraph" w:customStyle="1" w:styleId="37E3BEB8AF6448ECBEC65236B74AA326">
    <w:name w:val="37E3BEB8AF6448ECBEC65236B74AA326"/>
    <w:rsid w:val="00E81899"/>
  </w:style>
  <w:style w:type="paragraph" w:customStyle="1" w:styleId="697243F0546B4A2EBC114E6529B6B5B4">
    <w:name w:val="697243F0546B4A2EBC114E6529B6B5B4"/>
    <w:rsid w:val="00E81899"/>
  </w:style>
  <w:style w:type="paragraph" w:customStyle="1" w:styleId="1119DD227B8744AF8500066A1B822C0E">
    <w:name w:val="1119DD227B8744AF8500066A1B822C0E"/>
    <w:rsid w:val="00E81899"/>
  </w:style>
  <w:style w:type="paragraph" w:customStyle="1" w:styleId="A15E67B005AF49F6B198BBE5309BCFFC">
    <w:name w:val="A15E67B005AF49F6B198BBE5309BCFFC"/>
    <w:rsid w:val="00E81899"/>
  </w:style>
  <w:style w:type="paragraph" w:customStyle="1" w:styleId="80B0EFA4FC8A47E29BD59E5F4D63EA9C">
    <w:name w:val="80B0EFA4FC8A47E29BD59E5F4D63EA9C"/>
    <w:rsid w:val="00E81899"/>
  </w:style>
  <w:style w:type="paragraph" w:customStyle="1" w:styleId="BA9A60A4F4A74C499A234B9998F38055">
    <w:name w:val="BA9A60A4F4A74C499A234B9998F38055"/>
    <w:rsid w:val="00E81899"/>
  </w:style>
  <w:style w:type="paragraph" w:customStyle="1" w:styleId="9228575FACA64F5195818C072509260023">
    <w:name w:val="9228575FACA64F5195818C072509260023"/>
    <w:rsid w:val="00E81899"/>
  </w:style>
  <w:style w:type="paragraph" w:customStyle="1" w:styleId="DABD184607BF4A8FAD8DCFC1A854709822">
    <w:name w:val="DABD184607BF4A8FAD8DCFC1A854709822"/>
    <w:rsid w:val="00E81899"/>
  </w:style>
  <w:style w:type="paragraph" w:customStyle="1" w:styleId="9228575FACA64F5195818C072509260024">
    <w:name w:val="9228575FACA64F5195818C072509260024"/>
    <w:rsid w:val="0068373A"/>
  </w:style>
  <w:style w:type="paragraph" w:customStyle="1" w:styleId="DABD184607BF4A8FAD8DCFC1A854709823">
    <w:name w:val="DABD184607BF4A8FAD8DCFC1A854709823"/>
    <w:rsid w:val="0068373A"/>
  </w:style>
  <w:style w:type="paragraph" w:customStyle="1" w:styleId="E40B60BCDAB844AD9D09438995396A7A3">
    <w:name w:val="E40B60BCDAB844AD9D09438995396A7A3"/>
    <w:rsid w:val="0068373A"/>
  </w:style>
  <w:style w:type="paragraph" w:customStyle="1" w:styleId="6A041011D6DC400897008D49E879EBD820">
    <w:name w:val="6A041011D6DC400897008D49E879EBD820"/>
    <w:rsid w:val="0068373A"/>
  </w:style>
  <w:style w:type="paragraph" w:customStyle="1" w:styleId="4B07C687A1B14A84B5EC88281D667C5D16">
    <w:name w:val="4B07C687A1B14A84B5EC88281D667C5D16"/>
    <w:rsid w:val="006837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6">
    <w:name w:val="009D7C157A53456E894902952C693CAC16"/>
    <w:rsid w:val="006837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697243F0546B4A2EBC114E6529B6B5B41">
    <w:name w:val="697243F0546B4A2EBC114E6529B6B5B41"/>
    <w:rsid w:val="0068373A"/>
  </w:style>
  <w:style w:type="paragraph" w:customStyle="1" w:styleId="BA9A60A4F4A74C499A234B9998F380551">
    <w:name w:val="BA9A60A4F4A74C499A234B9998F380551"/>
    <w:rsid w:val="0068373A"/>
  </w:style>
  <w:style w:type="paragraph" w:customStyle="1" w:styleId="A1D9D6E9F0DB4C1CB9E97C4833309726">
    <w:name w:val="A1D9D6E9F0DB4C1CB9E97C4833309726"/>
    <w:rsid w:val="0068373A"/>
  </w:style>
  <w:style w:type="paragraph" w:customStyle="1" w:styleId="A2F2F86316DC4403B08E9C25373FAAAA">
    <w:name w:val="A2F2F86316DC4403B08E9C25373FAAAA"/>
    <w:rsid w:val="0068373A"/>
  </w:style>
  <w:style w:type="paragraph" w:customStyle="1" w:styleId="239191EB100D464181EAE3CC470E6667">
    <w:name w:val="239191EB100D464181EAE3CC470E6667"/>
    <w:rsid w:val="0068373A"/>
  </w:style>
  <w:style w:type="paragraph" w:customStyle="1" w:styleId="90148977E8C343D895A66ED6A536ACB1">
    <w:name w:val="90148977E8C343D895A66ED6A536ACB1"/>
    <w:rsid w:val="0068373A"/>
  </w:style>
  <w:style w:type="paragraph" w:customStyle="1" w:styleId="39D09759DA2047B093D3A0FC0A6A446A">
    <w:name w:val="39D09759DA2047B093D3A0FC0A6A446A"/>
    <w:rsid w:val="0068373A"/>
  </w:style>
  <w:style w:type="paragraph" w:customStyle="1" w:styleId="03744975CA894FB189BB80021E13EC27">
    <w:name w:val="03744975CA894FB189BB80021E13EC27"/>
    <w:rsid w:val="0068373A"/>
  </w:style>
  <w:style w:type="paragraph" w:customStyle="1" w:styleId="866786E3DA254261A3D988EE0DFC928E">
    <w:name w:val="866786E3DA254261A3D988EE0DFC928E"/>
    <w:rsid w:val="0068373A"/>
  </w:style>
  <w:style w:type="paragraph" w:customStyle="1" w:styleId="E473325CCF8245DB841629EBD95CB6BC">
    <w:name w:val="E473325CCF8245DB841629EBD95CB6BC"/>
    <w:rsid w:val="0068373A"/>
  </w:style>
  <w:style w:type="paragraph" w:customStyle="1" w:styleId="E26C5690AA424F0EB414B4FD0FCDDE71">
    <w:name w:val="E26C5690AA424F0EB414B4FD0FCDDE71"/>
    <w:rsid w:val="0068373A"/>
  </w:style>
  <w:style w:type="paragraph" w:customStyle="1" w:styleId="A3FC6DB1F05F41AB8D30F6EDB741863C">
    <w:name w:val="A3FC6DB1F05F41AB8D30F6EDB741863C"/>
    <w:rsid w:val="0068373A"/>
  </w:style>
  <w:style w:type="paragraph" w:customStyle="1" w:styleId="9228575FACA64F5195818C072509260025">
    <w:name w:val="9228575FACA64F5195818C072509260025"/>
    <w:rsid w:val="00A70BC4"/>
  </w:style>
  <w:style w:type="paragraph" w:customStyle="1" w:styleId="DABD184607BF4A8FAD8DCFC1A854709824">
    <w:name w:val="DABD184607BF4A8FAD8DCFC1A854709824"/>
    <w:rsid w:val="00A70BC4"/>
  </w:style>
  <w:style w:type="paragraph" w:customStyle="1" w:styleId="E40B60BCDAB844AD9D09438995396A7A4">
    <w:name w:val="E40B60BCDAB844AD9D09438995396A7A4"/>
    <w:rsid w:val="00A70BC4"/>
  </w:style>
  <w:style w:type="paragraph" w:customStyle="1" w:styleId="6A041011D6DC400897008D49E879EBD821">
    <w:name w:val="6A041011D6DC400897008D49E879EBD821"/>
    <w:rsid w:val="00A70BC4"/>
  </w:style>
  <w:style w:type="paragraph" w:customStyle="1" w:styleId="4B07C687A1B14A84B5EC88281D667C5D17">
    <w:name w:val="4B07C687A1B14A84B5EC88281D667C5D17"/>
    <w:rsid w:val="00A70B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7">
    <w:name w:val="009D7C157A53456E894902952C693CAC17"/>
    <w:rsid w:val="00A70B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1">
    <w:name w:val="E26C5690AA424F0EB414B4FD0FCDDE711"/>
    <w:rsid w:val="00A70BC4"/>
  </w:style>
  <w:style w:type="paragraph" w:customStyle="1" w:styleId="9228575FACA64F5195818C072509260026">
    <w:name w:val="9228575FACA64F5195818C072509260026"/>
    <w:rsid w:val="00E54A93"/>
  </w:style>
  <w:style w:type="paragraph" w:customStyle="1" w:styleId="DABD184607BF4A8FAD8DCFC1A854709825">
    <w:name w:val="DABD184607BF4A8FAD8DCFC1A854709825"/>
    <w:rsid w:val="00E54A93"/>
  </w:style>
  <w:style w:type="paragraph" w:customStyle="1" w:styleId="E40B60BCDAB844AD9D09438995396A7A5">
    <w:name w:val="E40B60BCDAB844AD9D09438995396A7A5"/>
    <w:rsid w:val="00E54A93"/>
  </w:style>
  <w:style w:type="paragraph" w:customStyle="1" w:styleId="6A041011D6DC400897008D49E879EBD822">
    <w:name w:val="6A041011D6DC400897008D49E879EBD822"/>
    <w:rsid w:val="00E54A93"/>
  </w:style>
  <w:style w:type="paragraph" w:customStyle="1" w:styleId="4B07C687A1B14A84B5EC88281D667C5D18">
    <w:name w:val="4B07C687A1B14A84B5EC88281D667C5D18"/>
    <w:rsid w:val="00E54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8">
    <w:name w:val="009D7C157A53456E894902952C693CAC18"/>
    <w:rsid w:val="00E54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2">
    <w:name w:val="E26C5690AA424F0EB414B4FD0FCDDE712"/>
    <w:rsid w:val="00E54A93"/>
  </w:style>
  <w:style w:type="paragraph" w:customStyle="1" w:styleId="9228575FACA64F5195818C072509260027">
    <w:name w:val="9228575FACA64F5195818C072509260027"/>
    <w:rsid w:val="00716464"/>
  </w:style>
  <w:style w:type="paragraph" w:customStyle="1" w:styleId="DABD184607BF4A8FAD8DCFC1A854709826">
    <w:name w:val="DABD184607BF4A8FAD8DCFC1A854709826"/>
    <w:rsid w:val="00716464"/>
  </w:style>
  <w:style w:type="paragraph" w:customStyle="1" w:styleId="E40B60BCDAB844AD9D09438995396A7A6">
    <w:name w:val="E40B60BCDAB844AD9D09438995396A7A6"/>
    <w:rsid w:val="00716464"/>
  </w:style>
  <w:style w:type="paragraph" w:customStyle="1" w:styleId="6A041011D6DC400897008D49E879EBD823">
    <w:name w:val="6A041011D6DC400897008D49E879EBD823"/>
    <w:rsid w:val="00716464"/>
  </w:style>
  <w:style w:type="paragraph" w:customStyle="1" w:styleId="4B07C687A1B14A84B5EC88281D667C5D19">
    <w:name w:val="4B07C687A1B14A84B5EC88281D667C5D19"/>
    <w:rsid w:val="007164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19">
    <w:name w:val="009D7C157A53456E894902952C693CAC19"/>
    <w:rsid w:val="007164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3">
    <w:name w:val="E26C5690AA424F0EB414B4FD0FCDDE713"/>
    <w:rsid w:val="00716464"/>
  </w:style>
  <w:style w:type="paragraph" w:customStyle="1" w:styleId="9228575FACA64F5195818C072509260028">
    <w:name w:val="9228575FACA64F5195818C072509260028"/>
    <w:rsid w:val="00716464"/>
  </w:style>
  <w:style w:type="paragraph" w:customStyle="1" w:styleId="DABD184607BF4A8FAD8DCFC1A854709827">
    <w:name w:val="DABD184607BF4A8FAD8DCFC1A854709827"/>
    <w:rsid w:val="00716464"/>
  </w:style>
  <w:style w:type="paragraph" w:customStyle="1" w:styleId="9228575FACA64F5195818C072509260029">
    <w:name w:val="9228575FACA64F5195818C072509260029"/>
    <w:rsid w:val="006546EB"/>
  </w:style>
  <w:style w:type="paragraph" w:customStyle="1" w:styleId="DABD184607BF4A8FAD8DCFC1A854709828">
    <w:name w:val="DABD184607BF4A8FAD8DCFC1A854709828"/>
    <w:rsid w:val="006546EB"/>
  </w:style>
  <w:style w:type="paragraph" w:customStyle="1" w:styleId="E40B60BCDAB844AD9D09438995396A7A7">
    <w:name w:val="E40B60BCDAB844AD9D09438995396A7A7"/>
    <w:rsid w:val="006546EB"/>
  </w:style>
  <w:style w:type="paragraph" w:customStyle="1" w:styleId="6A041011D6DC400897008D49E879EBD824">
    <w:name w:val="6A041011D6DC400897008D49E879EBD824"/>
    <w:rsid w:val="006546EB"/>
  </w:style>
  <w:style w:type="paragraph" w:customStyle="1" w:styleId="4B07C687A1B14A84B5EC88281D667C5D20">
    <w:name w:val="4B07C687A1B14A84B5EC88281D667C5D20"/>
    <w:rsid w:val="006546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0">
    <w:name w:val="009D7C157A53456E894902952C693CAC20"/>
    <w:rsid w:val="006546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4">
    <w:name w:val="E26C5690AA424F0EB414B4FD0FCDDE714"/>
    <w:rsid w:val="006546EB"/>
  </w:style>
  <w:style w:type="paragraph" w:customStyle="1" w:styleId="B6BF5CA05517462EAB2705BC579BC468">
    <w:name w:val="B6BF5CA05517462EAB2705BC579BC468"/>
    <w:rsid w:val="006546EB"/>
  </w:style>
  <w:style w:type="paragraph" w:customStyle="1" w:styleId="9000013758784235AFDB6F3AFC6F02EA">
    <w:name w:val="9000013758784235AFDB6F3AFC6F02EA"/>
    <w:rsid w:val="006546EB"/>
  </w:style>
  <w:style w:type="paragraph" w:customStyle="1" w:styleId="BC5C633D80C14ED690007839BA8F1AA5">
    <w:name w:val="BC5C633D80C14ED690007839BA8F1AA5"/>
    <w:rsid w:val="006546EB"/>
  </w:style>
  <w:style w:type="paragraph" w:customStyle="1" w:styleId="E45C2544D6A74F5591BB0785EE73B8C8">
    <w:name w:val="E45C2544D6A74F5591BB0785EE73B8C8"/>
    <w:rsid w:val="006546EB"/>
  </w:style>
  <w:style w:type="paragraph" w:customStyle="1" w:styleId="BD0C7019D72E4D3984869C49513C5F9F">
    <w:name w:val="BD0C7019D72E4D3984869C49513C5F9F"/>
    <w:rsid w:val="006546EB"/>
  </w:style>
  <w:style w:type="paragraph" w:customStyle="1" w:styleId="2FFC972B53124952A289581F94B10865">
    <w:name w:val="2FFC972B53124952A289581F94B10865"/>
    <w:rsid w:val="006546EB"/>
  </w:style>
  <w:style w:type="paragraph" w:customStyle="1" w:styleId="E9EC24FAFB734EB598D4142EA582731A">
    <w:name w:val="E9EC24FAFB734EB598D4142EA582731A"/>
    <w:rsid w:val="006546EB"/>
  </w:style>
  <w:style w:type="paragraph" w:customStyle="1" w:styleId="D6D197C3429C45189A04C41C0A1B1B96">
    <w:name w:val="D6D197C3429C45189A04C41C0A1B1B96"/>
    <w:rsid w:val="006546EB"/>
  </w:style>
  <w:style w:type="paragraph" w:customStyle="1" w:styleId="0D075299A6084279A049135BB2EC1576">
    <w:name w:val="0D075299A6084279A049135BB2EC1576"/>
    <w:rsid w:val="006546EB"/>
  </w:style>
  <w:style w:type="paragraph" w:customStyle="1" w:styleId="AB046481C3DF40ECA5F3127DB79506DB">
    <w:name w:val="AB046481C3DF40ECA5F3127DB79506DB"/>
    <w:rsid w:val="006546EB"/>
  </w:style>
  <w:style w:type="paragraph" w:customStyle="1" w:styleId="CBA500A26A444673BB62A978B01A69BA">
    <w:name w:val="CBA500A26A444673BB62A978B01A69BA"/>
    <w:rsid w:val="006546EB"/>
  </w:style>
  <w:style w:type="paragraph" w:customStyle="1" w:styleId="55FFE977CCDD4BD6AEA4D19543789C08">
    <w:name w:val="55FFE977CCDD4BD6AEA4D19543789C08"/>
    <w:rsid w:val="006546EB"/>
  </w:style>
  <w:style w:type="paragraph" w:customStyle="1" w:styleId="9228575FACA64F5195818C072509260030">
    <w:name w:val="9228575FACA64F5195818C072509260030"/>
    <w:rsid w:val="00AD4587"/>
  </w:style>
  <w:style w:type="paragraph" w:customStyle="1" w:styleId="DABD184607BF4A8FAD8DCFC1A854709829">
    <w:name w:val="DABD184607BF4A8FAD8DCFC1A854709829"/>
    <w:rsid w:val="00AD4587"/>
  </w:style>
  <w:style w:type="paragraph" w:customStyle="1" w:styleId="E40B60BCDAB844AD9D09438995396A7A8">
    <w:name w:val="E40B60BCDAB844AD9D09438995396A7A8"/>
    <w:rsid w:val="00AD4587"/>
  </w:style>
  <w:style w:type="paragraph" w:customStyle="1" w:styleId="6A041011D6DC400897008D49E879EBD825">
    <w:name w:val="6A041011D6DC400897008D49E879EBD825"/>
    <w:rsid w:val="00AD4587"/>
  </w:style>
  <w:style w:type="paragraph" w:customStyle="1" w:styleId="4B07C687A1B14A84B5EC88281D667C5D21">
    <w:name w:val="4B07C687A1B14A84B5EC88281D667C5D21"/>
    <w:rsid w:val="00AD45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1">
    <w:name w:val="009D7C157A53456E894902952C693CAC21"/>
    <w:rsid w:val="00AD45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5">
    <w:name w:val="E26C5690AA424F0EB414B4FD0FCDDE715"/>
    <w:rsid w:val="00AD4587"/>
  </w:style>
  <w:style w:type="paragraph" w:customStyle="1" w:styleId="6C6EEDCEAB2A406AA4801CB66FA1FAA0">
    <w:name w:val="6C6EEDCEAB2A406AA4801CB66FA1FAA0"/>
    <w:rsid w:val="00AD4587"/>
  </w:style>
  <w:style w:type="paragraph" w:customStyle="1" w:styleId="BC453328B289457E85F442AC9BC9E2BE">
    <w:name w:val="BC453328B289457E85F442AC9BC9E2BE"/>
    <w:rsid w:val="00AD4587"/>
  </w:style>
  <w:style w:type="paragraph" w:customStyle="1" w:styleId="62AA48AF45E8472ABF0F677A2E2EC4C0">
    <w:name w:val="62AA48AF45E8472ABF0F677A2E2EC4C0"/>
    <w:rsid w:val="00AD4587"/>
  </w:style>
  <w:style w:type="paragraph" w:customStyle="1" w:styleId="CD2FF0F747E14E37AFCB0C5D5F93D07F">
    <w:name w:val="CD2FF0F747E14E37AFCB0C5D5F93D07F"/>
    <w:rsid w:val="00AD4587"/>
  </w:style>
  <w:style w:type="paragraph" w:customStyle="1" w:styleId="D437A8A1A8764401A5037AC28C2ECE98">
    <w:name w:val="D437A8A1A8764401A5037AC28C2ECE98"/>
    <w:rsid w:val="00AD4587"/>
  </w:style>
  <w:style w:type="paragraph" w:customStyle="1" w:styleId="74D0092DC1E64021B2E0CF3514FC1713">
    <w:name w:val="74D0092DC1E64021B2E0CF3514FC1713"/>
    <w:rsid w:val="00AD4587"/>
  </w:style>
  <w:style w:type="paragraph" w:customStyle="1" w:styleId="10BFECE6346B4DD8ADB627B990528700">
    <w:name w:val="10BFECE6346B4DD8ADB627B990528700"/>
    <w:rsid w:val="00AD4587"/>
  </w:style>
  <w:style w:type="paragraph" w:customStyle="1" w:styleId="A8586A081C5D493D964EA4A74513CE01">
    <w:name w:val="A8586A081C5D493D964EA4A74513CE01"/>
    <w:rsid w:val="00AD4587"/>
  </w:style>
  <w:style w:type="paragraph" w:customStyle="1" w:styleId="8CBCE6D82A0543A8A5BC64F2121E09F9">
    <w:name w:val="8CBCE6D82A0543A8A5BC64F2121E09F9"/>
    <w:rsid w:val="00AD4587"/>
  </w:style>
  <w:style w:type="paragraph" w:customStyle="1" w:styleId="4E3F42C15450449BB6E92919200D24EC">
    <w:name w:val="4E3F42C15450449BB6E92919200D24EC"/>
    <w:rsid w:val="00AD4587"/>
  </w:style>
  <w:style w:type="paragraph" w:customStyle="1" w:styleId="F2C6F68E69244638A9287F1E9F7CD731">
    <w:name w:val="F2C6F68E69244638A9287F1E9F7CD731"/>
    <w:rsid w:val="00AD4587"/>
  </w:style>
  <w:style w:type="paragraph" w:customStyle="1" w:styleId="92D47F5698B040F89D18E8E8EED2C08D">
    <w:name w:val="92D47F5698B040F89D18E8E8EED2C08D"/>
    <w:rsid w:val="00AD4587"/>
  </w:style>
  <w:style w:type="paragraph" w:customStyle="1" w:styleId="8CBCE6D82A0543A8A5BC64F2121E09F91">
    <w:name w:val="8CBCE6D82A0543A8A5BC64F2121E09F91"/>
    <w:rsid w:val="00863012"/>
  </w:style>
  <w:style w:type="paragraph" w:customStyle="1" w:styleId="4E3F42C15450449BB6E92919200D24EC1">
    <w:name w:val="4E3F42C15450449BB6E92919200D24EC1"/>
    <w:rsid w:val="00863012"/>
  </w:style>
  <w:style w:type="paragraph" w:customStyle="1" w:styleId="92D47F5698B040F89D18E8E8EED2C08D1">
    <w:name w:val="92D47F5698B040F89D18E8E8EED2C08D1"/>
    <w:rsid w:val="00863012"/>
  </w:style>
  <w:style w:type="paragraph" w:customStyle="1" w:styleId="6A041011D6DC400897008D49E879EBD826">
    <w:name w:val="6A041011D6DC400897008D49E879EBD826"/>
    <w:rsid w:val="00863012"/>
  </w:style>
  <w:style w:type="paragraph" w:customStyle="1" w:styleId="4B07C687A1B14A84B5EC88281D667C5D22">
    <w:name w:val="4B07C687A1B14A84B5EC88281D667C5D22"/>
    <w:rsid w:val="008630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2">
    <w:name w:val="009D7C157A53456E894902952C693CAC22"/>
    <w:rsid w:val="008630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6">
    <w:name w:val="E26C5690AA424F0EB414B4FD0FCDDE716"/>
    <w:rsid w:val="00863012"/>
  </w:style>
  <w:style w:type="paragraph" w:customStyle="1" w:styleId="2BF7280E408F4616B8847305BD36EB78">
    <w:name w:val="2BF7280E408F4616B8847305BD36EB78"/>
    <w:rsid w:val="00863012"/>
  </w:style>
  <w:style w:type="paragraph" w:customStyle="1" w:styleId="43FDE7C692C04D9A9E7C82AA50A39318">
    <w:name w:val="43FDE7C692C04D9A9E7C82AA50A39318"/>
    <w:rsid w:val="00863012"/>
  </w:style>
  <w:style w:type="paragraph" w:customStyle="1" w:styleId="74CE54A463D646EAABD9022A4D60F100">
    <w:name w:val="74CE54A463D646EAABD9022A4D60F100"/>
    <w:rsid w:val="00863012"/>
  </w:style>
  <w:style w:type="paragraph" w:customStyle="1" w:styleId="DDA863FF6A334BE78EAA29D0866C7433">
    <w:name w:val="DDA863FF6A334BE78EAA29D0866C7433"/>
    <w:rsid w:val="00863012"/>
  </w:style>
  <w:style w:type="paragraph" w:customStyle="1" w:styleId="1A2BF1F74A83458783299092BB384B35">
    <w:name w:val="1A2BF1F74A83458783299092BB384B35"/>
    <w:rsid w:val="00863012"/>
  </w:style>
  <w:style w:type="paragraph" w:customStyle="1" w:styleId="4E3F42C15450449BB6E92919200D24EC2">
    <w:name w:val="4E3F42C15450449BB6E92919200D24EC2"/>
    <w:rsid w:val="00D87010"/>
  </w:style>
  <w:style w:type="paragraph" w:customStyle="1" w:styleId="1A2BF1F74A83458783299092BB384B351">
    <w:name w:val="1A2BF1F74A83458783299092BB384B351"/>
    <w:rsid w:val="00D87010"/>
  </w:style>
  <w:style w:type="paragraph" w:customStyle="1" w:styleId="6A041011D6DC400897008D49E879EBD827">
    <w:name w:val="6A041011D6DC400897008D49E879EBD827"/>
    <w:rsid w:val="00D87010"/>
  </w:style>
  <w:style w:type="paragraph" w:customStyle="1" w:styleId="4B07C687A1B14A84B5EC88281D667C5D23">
    <w:name w:val="4B07C687A1B14A84B5EC88281D667C5D23"/>
    <w:rsid w:val="00D870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3">
    <w:name w:val="009D7C157A53456E894902952C693CAC23"/>
    <w:rsid w:val="00D870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7">
    <w:name w:val="E26C5690AA424F0EB414B4FD0FCDDE717"/>
    <w:rsid w:val="00D87010"/>
  </w:style>
  <w:style w:type="paragraph" w:customStyle="1" w:styleId="4E3F42C15450449BB6E92919200D24EC3">
    <w:name w:val="4E3F42C15450449BB6E92919200D24EC3"/>
    <w:rsid w:val="000B7480"/>
  </w:style>
  <w:style w:type="paragraph" w:customStyle="1" w:styleId="1A2BF1F74A83458783299092BB384B352">
    <w:name w:val="1A2BF1F74A83458783299092BB384B352"/>
    <w:rsid w:val="000B7480"/>
  </w:style>
  <w:style w:type="paragraph" w:customStyle="1" w:styleId="F2C6F68E69244638A9287F1E9F7CD7311">
    <w:name w:val="F2C6F68E69244638A9287F1E9F7CD7311"/>
    <w:rsid w:val="000B7480"/>
  </w:style>
  <w:style w:type="paragraph" w:customStyle="1" w:styleId="6A041011D6DC400897008D49E879EBD828">
    <w:name w:val="6A041011D6DC400897008D49E879EBD828"/>
    <w:rsid w:val="000B7480"/>
  </w:style>
  <w:style w:type="paragraph" w:customStyle="1" w:styleId="4B07C687A1B14A84B5EC88281D667C5D24">
    <w:name w:val="4B07C687A1B14A84B5EC88281D667C5D24"/>
    <w:rsid w:val="000B74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4">
    <w:name w:val="009D7C157A53456E894902952C693CAC24"/>
    <w:rsid w:val="000B74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E26C5690AA424F0EB414B4FD0FCDDE718">
    <w:name w:val="E26C5690AA424F0EB414B4FD0FCDDE718"/>
    <w:rsid w:val="000B7480"/>
  </w:style>
  <w:style w:type="paragraph" w:customStyle="1" w:styleId="62AA48AF45E8472ABF0F677A2E2EC4C01">
    <w:name w:val="62AA48AF45E8472ABF0F677A2E2EC4C01"/>
    <w:rsid w:val="00FA7F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1">
    <w:name w:val="D437A8A1A8764401A5037AC28C2ECE981"/>
    <w:rsid w:val="00FA7F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1">
    <w:name w:val="10BFECE6346B4DD8ADB627B9905287001"/>
    <w:rsid w:val="00FA7F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">
    <w:name w:val="A8586A081C5D493D964EA4A74513CE011"/>
    <w:rsid w:val="00FA7F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1">
    <w:name w:val="43FDE7C692C04D9A9E7C82AA50A393181"/>
    <w:rsid w:val="00FA7FFE"/>
  </w:style>
  <w:style w:type="paragraph" w:customStyle="1" w:styleId="DDA863FF6A334BE78EAA29D0866C74331">
    <w:name w:val="DDA863FF6A334BE78EAA29D0866C74331"/>
    <w:rsid w:val="00FA7FFE"/>
  </w:style>
  <w:style w:type="paragraph" w:customStyle="1" w:styleId="4E3F42C15450449BB6E92919200D24EC4">
    <w:name w:val="4E3F42C15450449BB6E92919200D24EC4"/>
    <w:rsid w:val="00FA7FFE"/>
  </w:style>
  <w:style w:type="paragraph" w:customStyle="1" w:styleId="1A2BF1F74A83458783299092BB384B353">
    <w:name w:val="1A2BF1F74A83458783299092BB384B353"/>
    <w:rsid w:val="00FA7FFE"/>
  </w:style>
  <w:style w:type="paragraph" w:customStyle="1" w:styleId="F2C6F68E69244638A9287F1E9F7CD7312">
    <w:name w:val="F2C6F68E69244638A9287F1E9F7CD7312"/>
    <w:rsid w:val="00FA7FFE"/>
  </w:style>
  <w:style w:type="paragraph" w:customStyle="1" w:styleId="6A041011D6DC400897008D49E879EBD829">
    <w:name w:val="6A041011D6DC400897008D49E879EBD829"/>
    <w:rsid w:val="00FA7FFE"/>
  </w:style>
  <w:style w:type="paragraph" w:customStyle="1" w:styleId="4B07C687A1B14A84B5EC88281D667C5D25">
    <w:name w:val="4B07C687A1B14A84B5EC88281D667C5D25"/>
    <w:rsid w:val="00FA7F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5">
    <w:name w:val="009D7C157A53456E894902952C693CAC25"/>
    <w:rsid w:val="00FA7F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866786E3DA254261A3D988EE0DFC928E1">
    <w:name w:val="866786E3DA254261A3D988EE0DFC928E1"/>
    <w:rsid w:val="00FA7FFE"/>
  </w:style>
  <w:style w:type="paragraph" w:customStyle="1" w:styleId="E26C5690AA424F0EB414B4FD0FCDDE719">
    <w:name w:val="E26C5690AA424F0EB414B4FD0FCDDE719"/>
    <w:rsid w:val="00FA7FFE"/>
  </w:style>
  <w:style w:type="paragraph" w:customStyle="1" w:styleId="AB4A86A1AC5D4A5B865D3BCFBDE441AA">
    <w:name w:val="AB4A86A1AC5D4A5B865D3BCFBDE441AA"/>
    <w:rsid w:val="00FA7FFE"/>
  </w:style>
  <w:style w:type="paragraph" w:customStyle="1" w:styleId="B4FCBF608BAE411E801E88B0A1F0C078">
    <w:name w:val="B4FCBF608BAE411E801E88B0A1F0C078"/>
    <w:rsid w:val="00FA7FFE"/>
  </w:style>
  <w:style w:type="paragraph" w:customStyle="1" w:styleId="510762247EA541BCA260DA21CEEA63C9">
    <w:name w:val="510762247EA541BCA260DA21CEEA63C9"/>
    <w:rsid w:val="00FA7FFE"/>
  </w:style>
  <w:style w:type="paragraph" w:customStyle="1" w:styleId="168D07CD4470422AAFE6FC7F3AE9C0AE">
    <w:name w:val="168D07CD4470422AAFE6FC7F3AE9C0AE"/>
    <w:rsid w:val="00FA7FFE"/>
  </w:style>
  <w:style w:type="paragraph" w:customStyle="1" w:styleId="20D25CC8EFBC4FA7969D0110A5E46BC4">
    <w:name w:val="20D25CC8EFBC4FA7969D0110A5E46BC4"/>
    <w:rsid w:val="00FA7FFE"/>
  </w:style>
  <w:style w:type="paragraph" w:customStyle="1" w:styleId="4E9D2F7D8F0A4BB29E4CA85ECDF7C949">
    <w:name w:val="4E9D2F7D8F0A4BB29E4CA85ECDF7C949"/>
    <w:rsid w:val="00FA7FFE"/>
  </w:style>
  <w:style w:type="paragraph" w:customStyle="1" w:styleId="EBEE3EBC39754689822BF99B4D75BBC8">
    <w:name w:val="EBEE3EBC39754689822BF99B4D75BBC8"/>
    <w:rsid w:val="00FA7FFE"/>
  </w:style>
  <w:style w:type="paragraph" w:customStyle="1" w:styleId="92A866942C5F439FB9460F108D114FB0">
    <w:name w:val="92A866942C5F439FB9460F108D114FB0"/>
    <w:rsid w:val="00FA7FFE"/>
  </w:style>
  <w:style w:type="paragraph" w:customStyle="1" w:styleId="949A59DCC958427FA20C5776FD5DF341">
    <w:name w:val="949A59DCC958427FA20C5776FD5DF341"/>
    <w:rsid w:val="00FA7FFE"/>
  </w:style>
  <w:style w:type="paragraph" w:customStyle="1" w:styleId="B16E56FBC1E44C41B45D01461220D29E">
    <w:name w:val="B16E56FBC1E44C41B45D01461220D29E"/>
    <w:rsid w:val="00FA7FFE"/>
  </w:style>
  <w:style w:type="paragraph" w:customStyle="1" w:styleId="23E9F4FC669144468B0FA894C59F5129">
    <w:name w:val="23E9F4FC669144468B0FA894C59F5129"/>
    <w:rsid w:val="00FA7FFE"/>
  </w:style>
  <w:style w:type="paragraph" w:customStyle="1" w:styleId="32F7ACAA69064EEBB9ED8C1F7225CC0B">
    <w:name w:val="32F7ACAA69064EEBB9ED8C1F7225CC0B"/>
    <w:rsid w:val="00FA7FFE"/>
  </w:style>
  <w:style w:type="paragraph" w:customStyle="1" w:styleId="423AA362C75A48D09AFDC85559777885">
    <w:name w:val="423AA362C75A48D09AFDC85559777885"/>
    <w:rsid w:val="00FA7FFE"/>
  </w:style>
  <w:style w:type="paragraph" w:customStyle="1" w:styleId="62AA48AF45E8472ABF0F677A2E2EC4C02">
    <w:name w:val="62AA48AF45E8472ABF0F677A2E2EC4C02"/>
    <w:rsid w:val="006F49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2">
    <w:name w:val="D437A8A1A8764401A5037AC28C2ECE982"/>
    <w:rsid w:val="006F49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2">
    <w:name w:val="10BFECE6346B4DD8ADB627B9905287002"/>
    <w:rsid w:val="006F49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">
    <w:name w:val="A8586A081C5D493D964EA4A74513CE012"/>
    <w:rsid w:val="006F49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2">
    <w:name w:val="43FDE7C692C04D9A9E7C82AA50A393182"/>
    <w:rsid w:val="006F49FC"/>
  </w:style>
  <w:style w:type="paragraph" w:customStyle="1" w:styleId="DDA863FF6A334BE78EAA29D0866C74332">
    <w:name w:val="DDA863FF6A334BE78EAA29D0866C74332"/>
    <w:rsid w:val="006F49FC"/>
  </w:style>
  <w:style w:type="paragraph" w:customStyle="1" w:styleId="4E3F42C15450449BB6E92919200D24EC5">
    <w:name w:val="4E3F42C15450449BB6E92919200D24EC5"/>
    <w:rsid w:val="006F49FC"/>
  </w:style>
  <w:style w:type="paragraph" w:customStyle="1" w:styleId="1A2BF1F74A83458783299092BB384B354">
    <w:name w:val="1A2BF1F74A83458783299092BB384B354"/>
    <w:rsid w:val="006F49FC"/>
  </w:style>
  <w:style w:type="paragraph" w:customStyle="1" w:styleId="F2C6F68E69244638A9287F1E9F7CD7313">
    <w:name w:val="F2C6F68E69244638A9287F1E9F7CD7313"/>
    <w:rsid w:val="006F49FC"/>
  </w:style>
  <w:style w:type="paragraph" w:customStyle="1" w:styleId="6A041011D6DC400897008D49E879EBD830">
    <w:name w:val="6A041011D6DC400897008D49E879EBD830"/>
    <w:rsid w:val="006F49FC"/>
  </w:style>
  <w:style w:type="paragraph" w:customStyle="1" w:styleId="4B07C687A1B14A84B5EC88281D667C5D26">
    <w:name w:val="4B07C687A1B14A84B5EC88281D667C5D26"/>
    <w:rsid w:val="006F49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6">
    <w:name w:val="009D7C157A53456E894902952C693CAC26"/>
    <w:rsid w:val="006F49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3E9F4FC669144468B0FA894C59F51291">
    <w:name w:val="23E9F4FC669144468B0FA894C59F51291"/>
    <w:rsid w:val="006F49FC"/>
  </w:style>
  <w:style w:type="paragraph" w:customStyle="1" w:styleId="423AA362C75A48D09AFDC855597778851">
    <w:name w:val="423AA362C75A48D09AFDC855597778851"/>
    <w:rsid w:val="006F49FC"/>
  </w:style>
  <w:style w:type="paragraph" w:customStyle="1" w:styleId="E3AA16DB6E19480CA3D2B867FB05FC101">
    <w:name w:val="E3AA16DB6E19480CA3D2B867FB05FC101"/>
    <w:rsid w:val="006F49FC"/>
  </w:style>
  <w:style w:type="paragraph" w:customStyle="1" w:styleId="62AA48AF45E8472ABF0F677A2E2EC4C03">
    <w:name w:val="62AA48AF45E8472ABF0F677A2E2EC4C03"/>
    <w:rsid w:val="00FD37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3">
    <w:name w:val="D437A8A1A8764401A5037AC28C2ECE983"/>
    <w:rsid w:val="00FD37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3">
    <w:name w:val="10BFECE6346B4DD8ADB627B9905287003"/>
    <w:rsid w:val="00FD37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">
    <w:name w:val="A8586A081C5D493D964EA4A74513CE013"/>
    <w:rsid w:val="00FD37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3">
    <w:name w:val="43FDE7C692C04D9A9E7C82AA50A393183"/>
    <w:rsid w:val="00FD3744"/>
  </w:style>
  <w:style w:type="paragraph" w:customStyle="1" w:styleId="DDA863FF6A334BE78EAA29D0866C74333">
    <w:name w:val="DDA863FF6A334BE78EAA29D0866C74333"/>
    <w:rsid w:val="00FD3744"/>
  </w:style>
  <w:style w:type="paragraph" w:customStyle="1" w:styleId="4E3F42C15450449BB6E92919200D24EC6">
    <w:name w:val="4E3F42C15450449BB6E92919200D24EC6"/>
    <w:rsid w:val="00FD3744"/>
  </w:style>
  <w:style w:type="paragraph" w:customStyle="1" w:styleId="1A2BF1F74A83458783299092BB384B355">
    <w:name w:val="1A2BF1F74A83458783299092BB384B355"/>
    <w:rsid w:val="00FD3744"/>
  </w:style>
  <w:style w:type="paragraph" w:customStyle="1" w:styleId="F2C6F68E69244638A9287F1E9F7CD7314">
    <w:name w:val="F2C6F68E69244638A9287F1E9F7CD7314"/>
    <w:rsid w:val="00FD3744"/>
  </w:style>
  <w:style w:type="paragraph" w:customStyle="1" w:styleId="6A041011D6DC400897008D49E879EBD831">
    <w:name w:val="6A041011D6DC400897008D49E879EBD831"/>
    <w:rsid w:val="00FD3744"/>
  </w:style>
  <w:style w:type="paragraph" w:customStyle="1" w:styleId="4B07C687A1B14A84B5EC88281D667C5D27">
    <w:name w:val="4B07C687A1B14A84B5EC88281D667C5D27"/>
    <w:rsid w:val="00FD37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7">
    <w:name w:val="009D7C157A53456E894902952C693CAC27"/>
    <w:rsid w:val="00FD37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3E9F4FC669144468B0FA894C59F51292">
    <w:name w:val="23E9F4FC669144468B0FA894C59F51292"/>
    <w:rsid w:val="00FD3744"/>
  </w:style>
  <w:style w:type="paragraph" w:customStyle="1" w:styleId="423AA362C75A48D09AFDC855597778852">
    <w:name w:val="423AA362C75A48D09AFDC855597778852"/>
    <w:rsid w:val="00FD3744"/>
  </w:style>
  <w:style w:type="paragraph" w:customStyle="1" w:styleId="E3AA16DB6E19480CA3D2B867FB05FC102">
    <w:name w:val="E3AA16DB6E19480CA3D2B867FB05FC102"/>
    <w:rsid w:val="00FD3744"/>
  </w:style>
  <w:style w:type="paragraph" w:customStyle="1" w:styleId="62AA48AF45E8472ABF0F677A2E2EC4C04">
    <w:name w:val="62AA48AF45E8472ABF0F677A2E2EC4C04"/>
    <w:rsid w:val="00A902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4">
    <w:name w:val="D437A8A1A8764401A5037AC28C2ECE984"/>
    <w:rsid w:val="00A902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4">
    <w:name w:val="10BFECE6346B4DD8ADB627B9905287004"/>
    <w:rsid w:val="00A902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4">
    <w:name w:val="A8586A081C5D493D964EA4A74513CE014"/>
    <w:rsid w:val="00A902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4">
    <w:name w:val="43FDE7C692C04D9A9E7C82AA50A393184"/>
    <w:rsid w:val="00A902E6"/>
  </w:style>
  <w:style w:type="paragraph" w:customStyle="1" w:styleId="DDA863FF6A334BE78EAA29D0866C74334">
    <w:name w:val="DDA863FF6A334BE78EAA29D0866C74334"/>
    <w:rsid w:val="00A902E6"/>
  </w:style>
  <w:style w:type="paragraph" w:customStyle="1" w:styleId="4E3F42C15450449BB6E92919200D24EC7">
    <w:name w:val="4E3F42C15450449BB6E92919200D24EC7"/>
    <w:rsid w:val="00A902E6"/>
  </w:style>
  <w:style w:type="paragraph" w:customStyle="1" w:styleId="1A2BF1F74A83458783299092BB384B356">
    <w:name w:val="1A2BF1F74A83458783299092BB384B356"/>
    <w:rsid w:val="00A902E6"/>
  </w:style>
  <w:style w:type="paragraph" w:customStyle="1" w:styleId="F2C6F68E69244638A9287F1E9F7CD7315">
    <w:name w:val="F2C6F68E69244638A9287F1E9F7CD7315"/>
    <w:rsid w:val="00A902E6"/>
  </w:style>
  <w:style w:type="paragraph" w:customStyle="1" w:styleId="6A041011D6DC400897008D49E879EBD832">
    <w:name w:val="6A041011D6DC400897008D49E879EBD832"/>
    <w:rsid w:val="00A902E6"/>
  </w:style>
  <w:style w:type="paragraph" w:customStyle="1" w:styleId="4B07C687A1B14A84B5EC88281D667C5D28">
    <w:name w:val="4B07C687A1B14A84B5EC88281D667C5D28"/>
    <w:rsid w:val="00A902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8">
    <w:name w:val="009D7C157A53456E894902952C693CAC28"/>
    <w:rsid w:val="00A902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0BB6F871D84499793B3A7B712BF004E">
    <w:name w:val="C0BB6F871D84499793B3A7B712BF004E"/>
    <w:rsid w:val="00A902E6"/>
  </w:style>
  <w:style w:type="paragraph" w:customStyle="1" w:styleId="9609CDB75EA24B2792CCFE97575EFE35">
    <w:name w:val="9609CDB75EA24B2792CCFE97575EFE35"/>
    <w:rsid w:val="00A902E6"/>
  </w:style>
  <w:style w:type="paragraph" w:customStyle="1" w:styleId="5269CDAA826642C3A4D744CD59E66EB2">
    <w:name w:val="5269CDAA826642C3A4D744CD59E66EB2"/>
    <w:rsid w:val="00A902E6"/>
  </w:style>
  <w:style w:type="paragraph" w:customStyle="1" w:styleId="B08DBFC8C6184CA394C390F3B1DA5323">
    <w:name w:val="B08DBFC8C6184CA394C390F3B1DA5323"/>
    <w:rsid w:val="00A902E6"/>
  </w:style>
  <w:style w:type="paragraph" w:customStyle="1" w:styleId="5EEEC300FD5145CE94510677FFBB7596">
    <w:name w:val="5EEEC300FD5145CE94510677FFBB7596"/>
    <w:rsid w:val="00A902E6"/>
  </w:style>
  <w:style w:type="paragraph" w:customStyle="1" w:styleId="52C74B92C9A643A4BBBE92B5F4812DB5">
    <w:name w:val="52C74B92C9A643A4BBBE92B5F4812DB5"/>
    <w:rsid w:val="00A902E6"/>
  </w:style>
  <w:style w:type="paragraph" w:customStyle="1" w:styleId="62AA48AF45E8472ABF0F677A2E2EC4C05">
    <w:name w:val="62AA48AF45E8472ABF0F677A2E2EC4C05"/>
    <w:rsid w:val="00CD4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5">
    <w:name w:val="D437A8A1A8764401A5037AC28C2ECE985"/>
    <w:rsid w:val="00CD4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5">
    <w:name w:val="10BFECE6346B4DD8ADB627B9905287005"/>
    <w:rsid w:val="00CD4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5">
    <w:name w:val="A8586A081C5D493D964EA4A74513CE015"/>
    <w:rsid w:val="00CD4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5">
    <w:name w:val="43FDE7C692C04D9A9E7C82AA50A393185"/>
    <w:rsid w:val="00CD45FF"/>
  </w:style>
  <w:style w:type="paragraph" w:customStyle="1" w:styleId="DDA863FF6A334BE78EAA29D0866C74335">
    <w:name w:val="DDA863FF6A334BE78EAA29D0866C74335"/>
    <w:rsid w:val="00CD45FF"/>
  </w:style>
  <w:style w:type="paragraph" w:customStyle="1" w:styleId="4E3F42C15450449BB6E92919200D24EC8">
    <w:name w:val="4E3F42C15450449BB6E92919200D24EC8"/>
    <w:rsid w:val="00CD45FF"/>
  </w:style>
  <w:style w:type="paragraph" w:customStyle="1" w:styleId="1A2BF1F74A83458783299092BB384B357">
    <w:name w:val="1A2BF1F74A83458783299092BB384B357"/>
    <w:rsid w:val="00CD45FF"/>
  </w:style>
  <w:style w:type="paragraph" w:customStyle="1" w:styleId="F2C6F68E69244638A9287F1E9F7CD7316">
    <w:name w:val="F2C6F68E69244638A9287F1E9F7CD7316"/>
    <w:rsid w:val="00CD45FF"/>
  </w:style>
  <w:style w:type="paragraph" w:customStyle="1" w:styleId="6A041011D6DC400897008D49E879EBD833">
    <w:name w:val="6A041011D6DC400897008D49E879EBD833"/>
    <w:rsid w:val="00CD45FF"/>
  </w:style>
  <w:style w:type="paragraph" w:customStyle="1" w:styleId="4B07C687A1B14A84B5EC88281D667C5D29">
    <w:name w:val="4B07C687A1B14A84B5EC88281D667C5D29"/>
    <w:rsid w:val="00CD45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29">
    <w:name w:val="009D7C157A53456E894902952C693CAC29"/>
    <w:rsid w:val="00CD45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5269CDAA826642C3A4D744CD59E66EB21">
    <w:name w:val="5269CDAA826642C3A4D744CD59E66EB21"/>
    <w:rsid w:val="00CD45FF"/>
  </w:style>
  <w:style w:type="paragraph" w:customStyle="1" w:styleId="5EEEC300FD5145CE94510677FFBB75961">
    <w:name w:val="5EEEC300FD5145CE94510677FFBB75961"/>
    <w:rsid w:val="00CD45FF"/>
  </w:style>
  <w:style w:type="paragraph" w:customStyle="1" w:styleId="52C74B92C9A643A4BBBE92B5F4812DB51">
    <w:name w:val="52C74B92C9A643A4BBBE92B5F4812DB51"/>
    <w:rsid w:val="00CD45FF"/>
  </w:style>
  <w:style w:type="paragraph" w:customStyle="1" w:styleId="35667F33F1C44855A02BC1FADE58D5E3">
    <w:name w:val="35667F33F1C44855A02BC1FADE58D5E3"/>
    <w:rsid w:val="00971DB7"/>
  </w:style>
  <w:style w:type="paragraph" w:customStyle="1" w:styleId="9433C573C2DD46D8A3F6BA1DE2698098">
    <w:name w:val="9433C573C2DD46D8A3F6BA1DE2698098"/>
    <w:rsid w:val="00971DB7"/>
  </w:style>
  <w:style w:type="paragraph" w:customStyle="1" w:styleId="8C365AD85A5C4C768C6C492482735931">
    <w:name w:val="8C365AD85A5C4C768C6C492482735931"/>
    <w:rsid w:val="00971DB7"/>
  </w:style>
  <w:style w:type="paragraph" w:customStyle="1" w:styleId="E853BC609630403886E37B0BE9FF5D54">
    <w:name w:val="E853BC609630403886E37B0BE9FF5D54"/>
    <w:rsid w:val="00971DB7"/>
  </w:style>
  <w:style w:type="paragraph" w:customStyle="1" w:styleId="969F2CA29A9F436C8E9733BF9F4856C5">
    <w:name w:val="969F2CA29A9F436C8E9733BF9F4856C5"/>
    <w:rsid w:val="00971DB7"/>
  </w:style>
  <w:style w:type="paragraph" w:customStyle="1" w:styleId="62AA48AF45E8472ABF0F677A2E2EC4C06">
    <w:name w:val="62AA48AF45E8472ABF0F677A2E2EC4C06"/>
    <w:rsid w:val="001338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437A8A1A8764401A5037AC28C2ECE986">
    <w:name w:val="D437A8A1A8764401A5037AC28C2ECE986"/>
    <w:rsid w:val="001338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0BFECE6346B4DD8ADB627B9905287006">
    <w:name w:val="10BFECE6346B4DD8ADB627B9905287006"/>
    <w:rsid w:val="001338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6">
    <w:name w:val="A8586A081C5D493D964EA4A74513CE016"/>
    <w:rsid w:val="001338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3FDE7C692C04D9A9E7C82AA50A393186">
    <w:name w:val="43FDE7C692C04D9A9E7C82AA50A393186"/>
    <w:rsid w:val="001338F7"/>
  </w:style>
  <w:style w:type="paragraph" w:customStyle="1" w:styleId="DDA863FF6A334BE78EAA29D0866C74336">
    <w:name w:val="DDA863FF6A334BE78EAA29D0866C74336"/>
    <w:rsid w:val="001338F7"/>
  </w:style>
  <w:style w:type="paragraph" w:customStyle="1" w:styleId="4E3F42C15450449BB6E92919200D24EC9">
    <w:name w:val="4E3F42C15450449BB6E92919200D24EC9"/>
    <w:rsid w:val="001338F7"/>
  </w:style>
  <w:style w:type="paragraph" w:customStyle="1" w:styleId="1A2BF1F74A83458783299092BB384B358">
    <w:name w:val="1A2BF1F74A83458783299092BB384B358"/>
    <w:rsid w:val="001338F7"/>
  </w:style>
  <w:style w:type="paragraph" w:customStyle="1" w:styleId="F2C6F68E69244638A9287F1E9F7CD7317">
    <w:name w:val="F2C6F68E69244638A9287F1E9F7CD7317"/>
    <w:rsid w:val="001338F7"/>
  </w:style>
  <w:style w:type="paragraph" w:customStyle="1" w:styleId="6A041011D6DC400897008D49E879EBD834">
    <w:name w:val="6A041011D6DC400897008D49E879EBD834"/>
    <w:rsid w:val="001338F7"/>
  </w:style>
  <w:style w:type="paragraph" w:customStyle="1" w:styleId="4B07C687A1B14A84B5EC88281D667C5D30">
    <w:name w:val="4B07C687A1B14A84B5EC88281D667C5D30"/>
    <w:rsid w:val="001338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30">
    <w:name w:val="009D7C157A53456E894902952C693CAC30"/>
    <w:rsid w:val="001338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8C365AD85A5C4C768C6C4924827359311">
    <w:name w:val="8C365AD85A5C4C768C6C4924827359311"/>
    <w:rsid w:val="001338F7"/>
  </w:style>
  <w:style w:type="paragraph" w:customStyle="1" w:styleId="969F2CA29A9F436C8E9733BF9F4856C51">
    <w:name w:val="969F2CA29A9F436C8E9733BF9F4856C51"/>
    <w:rsid w:val="001338F7"/>
  </w:style>
  <w:style w:type="paragraph" w:customStyle="1" w:styleId="899FA4F4CEB44FD387948DC677092BA1">
    <w:name w:val="899FA4F4CEB44FD387948DC677092BA1"/>
    <w:rsid w:val="00C67C7A"/>
  </w:style>
  <w:style w:type="paragraph" w:customStyle="1" w:styleId="B66B4D2712AC4BE89E0C56CB51A7EF4D">
    <w:name w:val="B66B4D2712AC4BE89E0C56CB51A7EF4D"/>
    <w:rsid w:val="00C67C7A"/>
  </w:style>
  <w:style w:type="paragraph" w:customStyle="1" w:styleId="31B23A126D63478EB18CCD40D19E4019">
    <w:name w:val="31B23A126D63478EB18CCD40D19E4019"/>
    <w:rsid w:val="00C67C7A"/>
  </w:style>
  <w:style w:type="paragraph" w:customStyle="1" w:styleId="BC453328B289457E85F442AC9BC9E2BE1">
    <w:name w:val="BC453328B289457E85F442AC9BC9E2BE1"/>
    <w:rsid w:val="00814D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">
    <w:name w:val="CD2FF0F747E14E37AFCB0C5D5F93D07F1"/>
    <w:rsid w:val="00814D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">
    <w:name w:val="74D0092DC1E64021B2E0CF3514FC17131"/>
    <w:rsid w:val="00814D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7">
    <w:name w:val="A8586A081C5D493D964EA4A74513CE017"/>
    <w:rsid w:val="00814D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">
    <w:name w:val="2BF7280E408F4616B8847305BD36EB781"/>
    <w:rsid w:val="00814D4E"/>
  </w:style>
  <w:style w:type="paragraph" w:customStyle="1" w:styleId="74CE54A463D646EAABD9022A4D60F1001">
    <w:name w:val="74CE54A463D646EAABD9022A4D60F1001"/>
    <w:rsid w:val="00814D4E"/>
  </w:style>
  <w:style w:type="paragraph" w:customStyle="1" w:styleId="4E3F42C15450449BB6E92919200D24EC10">
    <w:name w:val="4E3F42C15450449BB6E92919200D24EC10"/>
    <w:rsid w:val="00814D4E"/>
  </w:style>
  <w:style w:type="paragraph" w:customStyle="1" w:styleId="1A2BF1F74A83458783299092BB384B359">
    <w:name w:val="1A2BF1F74A83458783299092BB384B359"/>
    <w:rsid w:val="00814D4E"/>
  </w:style>
  <w:style w:type="paragraph" w:customStyle="1" w:styleId="F2C6F68E69244638A9287F1E9F7CD7318">
    <w:name w:val="F2C6F68E69244638A9287F1E9F7CD7318"/>
    <w:rsid w:val="00814D4E"/>
  </w:style>
  <w:style w:type="paragraph" w:customStyle="1" w:styleId="6A041011D6DC400897008D49E879EBD835">
    <w:name w:val="6A041011D6DC400897008D49E879EBD835"/>
    <w:rsid w:val="00814D4E"/>
  </w:style>
  <w:style w:type="paragraph" w:customStyle="1" w:styleId="4B07C687A1B14A84B5EC88281D667C5D31">
    <w:name w:val="4B07C687A1B14A84B5EC88281D667C5D31"/>
    <w:rsid w:val="00814D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31">
    <w:name w:val="009D7C157A53456E894902952C693CAC31"/>
    <w:rsid w:val="00814D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433C573C2DD46D8A3F6BA1DE26980981">
    <w:name w:val="9433C573C2DD46D8A3F6BA1DE26980981"/>
    <w:rsid w:val="00814D4E"/>
  </w:style>
  <w:style w:type="paragraph" w:customStyle="1" w:styleId="BC453328B289457E85F442AC9BC9E2BE2">
    <w:name w:val="BC453328B289457E85F442AC9BC9E2BE2"/>
    <w:rsid w:val="007202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">
    <w:name w:val="CD2FF0F747E14E37AFCB0C5D5F93D07F2"/>
    <w:rsid w:val="007202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">
    <w:name w:val="74D0092DC1E64021B2E0CF3514FC17132"/>
    <w:rsid w:val="007202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8">
    <w:name w:val="A8586A081C5D493D964EA4A74513CE018"/>
    <w:rsid w:val="007202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">
    <w:name w:val="2BF7280E408F4616B8847305BD36EB782"/>
    <w:rsid w:val="0072027F"/>
  </w:style>
  <w:style w:type="paragraph" w:customStyle="1" w:styleId="74CE54A463D646EAABD9022A4D60F1002">
    <w:name w:val="74CE54A463D646EAABD9022A4D60F1002"/>
    <w:rsid w:val="0072027F"/>
  </w:style>
  <w:style w:type="paragraph" w:customStyle="1" w:styleId="4E3F42C15450449BB6E92919200D24EC11">
    <w:name w:val="4E3F42C15450449BB6E92919200D24EC11"/>
    <w:rsid w:val="0072027F"/>
  </w:style>
  <w:style w:type="paragraph" w:customStyle="1" w:styleId="1A2BF1F74A83458783299092BB384B3510">
    <w:name w:val="1A2BF1F74A83458783299092BB384B3510"/>
    <w:rsid w:val="0072027F"/>
  </w:style>
  <w:style w:type="paragraph" w:customStyle="1" w:styleId="F2C6F68E69244638A9287F1E9F7CD7319">
    <w:name w:val="F2C6F68E69244638A9287F1E9F7CD7319"/>
    <w:rsid w:val="0072027F"/>
  </w:style>
  <w:style w:type="paragraph" w:customStyle="1" w:styleId="6A041011D6DC400897008D49E879EBD836">
    <w:name w:val="6A041011D6DC400897008D49E879EBD836"/>
    <w:rsid w:val="0072027F"/>
  </w:style>
  <w:style w:type="paragraph" w:customStyle="1" w:styleId="4B07C687A1B14A84B5EC88281D667C5D32">
    <w:name w:val="4B07C687A1B14A84B5EC88281D667C5D32"/>
    <w:rsid w:val="007202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009D7C157A53456E894902952C693CAC32">
    <w:name w:val="009D7C157A53456E894902952C693CAC32"/>
    <w:rsid w:val="007202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9433C573C2DD46D8A3F6BA1DE26980982">
    <w:name w:val="9433C573C2DD46D8A3F6BA1DE26980982"/>
    <w:rsid w:val="0072027F"/>
  </w:style>
  <w:style w:type="paragraph" w:customStyle="1" w:styleId="BC453328B289457E85F442AC9BC9E2BE3">
    <w:name w:val="BC453328B289457E85F442AC9BC9E2BE3"/>
    <w:rsid w:val="0083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3">
    <w:name w:val="CD2FF0F747E14E37AFCB0C5D5F93D07F3"/>
    <w:rsid w:val="0083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3">
    <w:name w:val="74D0092DC1E64021B2E0CF3514FC17133"/>
    <w:rsid w:val="0083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9">
    <w:name w:val="A8586A081C5D493D964EA4A74513CE019"/>
    <w:rsid w:val="0083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3">
    <w:name w:val="2BF7280E408F4616B8847305BD36EB783"/>
    <w:rsid w:val="00832703"/>
  </w:style>
  <w:style w:type="paragraph" w:customStyle="1" w:styleId="74CE54A463D646EAABD9022A4D60F1003">
    <w:name w:val="74CE54A463D646EAABD9022A4D60F1003"/>
    <w:rsid w:val="00832703"/>
  </w:style>
  <w:style w:type="paragraph" w:customStyle="1" w:styleId="4E3F42C15450449BB6E92919200D24EC12">
    <w:name w:val="4E3F42C15450449BB6E92919200D24EC12"/>
    <w:rsid w:val="00832703"/>
  </w:style>
  <w:style w:type="paragraph" w:customStyle="1" w:styleId="1A2BF1F74A83458783299092BB384B3511">
    <w:name w:val="1A2BF1F74A83458783299092BB384B3511"/>
    <w:rsid w:val="00832703"/>
  </w:style>
  <w:style w:type="paragraph" w:customStyle="1" w:styleId="F2C6F68E69244638A9287F1E9F7CD73110">
    <w:name w:val="F2C6F68E69244638A9287F1E9F7CD73110"/>
    <w:rsid w:val="00832703"/>
  </w:style>
  <w:style w:type="paragraph" w:customStyle="1" w:styleId="6A041011D6DC400897008D49E879EBD837">
    <w:name w:val="6A041011D6DC400897008D49E879EBD837"/>
    <w:rsid w:val="00832703"/>
  </w:style>
  <w:style w:type="paragraph" w:customStyle="1" w:styleId="DF64F8F03C48436B90028EBE2CB013AF">
    <w:name w:val="DF64F8F03C48436B90028EBE2CB013AF"/>
    <w:rsid w:val="00832703"/>
  </w:style>
  <w:style w:type="paragraph" w:customStyle="1" w:styleId="BC453328B289457E85F442AC9BC9E2BE4">
    <w:name w:val="BC453328B289457E85F442AC9BC9E2BE4"/>
    <w:rsid w:val="006D6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4">
    <w:name w:val="CD2FF0F747E14E37AFCB0C5D5F93D07F4"/>
    <w:rsid w:val="006D6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4">
    <w:name w:val="74D0092DC1E64021B2E0CF3514FC17134"/>
    <w:rsid w:val="006D6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0">
    <w:name w:val="A8586A081C5D493D964EA4A74513CE0110"/>
    <w:rsid w:val="006D6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4">
    <w:name w:val="2BF7280E408F4616B8847305BD36EB784"/>
    <w:rsid w:val="006D604C"/>
  </w:style>
  <w:style w:type="paragraph" w:customStyle="1" w:styleId="74CE54A463D646EAABD9022A4D60F1004">
    <w:name w:val="74CE54A463D646EAABD9022A4D60F1004"/>
    <w:rsid w:val="006D604C"/>
  </w:style>
  <w:style w:type="paragraph" w:customStyle="1" w:styleId="4E3F42C15450449BB6E92919200D24EC13">
    <w:name w:val="4E3F42C15450449BB6E92919200D24EC13"/>
    <w:rsid w:val="006D604C"/>
  </w:style>
  <w:style w:type="paragraph" w:customStyle="1" w:styleId="1A2BF1F74A83458783299092BB384B3512">
    <w:name w:val="1A2BF1F74A83458783299092BB384B3512"/>
    <w:rsid w:val="006D604C"/>
  </w:style>
  <w:style w:type="paragraph" w:customStyle="1" w:styleId="F2C6F68E69244638A9287F1E9F7CD73111">
    <w:name w:val="F2C6F68E69244638A9287F1E9F7CD73111"/>
    <w:rsid w:val="006D604C"/>
  </w:style>
  <w:style w:type="paragraph" w:customStyle="1" w:styleId="6A041011D6DC400897008D49E879EBD838">
    <w:name w:val="6A041011D6DC400897008D49E879EBD838"/>
    <w:rsid w:val="006D604C"/>
  </w:style>
  <w:style w:type="paragraph" w:customStyle="1" w:styleId="DF64F8F03C48436B90028EBE2CB013AF1">
    <w:name w:val="DF64F8F03C48436B90028EBE2CB013AF1"/>
    <w:rsid w:val="006D604C"/>
  </w:style>
  <w:style w:type="paragraph" w:customStyle="1" w:styleId="BC453328B289457E85F442AC9BC9E2BE5">
    <w:name w:val="BC453328B289457E85F442AC9BC9E2BE5"/>
    <w:rsid w:val="00267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5">
    <w:name w:val="CD2FF0F747E14E37AFCB0C5D5F93D07F5"/>
    <w:rsid w:val="00267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5">
    <w:name w:val="74D0092DC1E64021B2E0CF3514FC17135"/>
    <w:rsid w:val="00267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1">
    <w:name w:val="A8586A081C5D493D964EA4A74513CE0111"/>
    <w:rsid w:val="00267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5">
    <w:name w:val="2BF7280E408F4616B8847305BD36EB785"/>
    <w:rsid w:val="00267FE5"/>
  </w:style>
  <w:style w:type="paragraph" w:customStyle="1" w:styleId="74CE54A463D646EAABD9022A4D60F1005">
    <w:name w:val="74CE54A463D646EAABD9022A4D60F1005"/>
    <w:rsid w:val="00267FE5"/>
  </w:style>
  <w:style w:type="paragraph" w:customStyle="1" w:styleId="4E3F42C15450449BB6E92919200D24EC14">
    <w:name w:val="4E3F42C15450449BB6E92919200D24EC14"/>
    <w:rsid w:val="00267FE5"/>
  </w:style>
  <w:style w:type="paragraph" w:customStyle="1" w:styleId="1A2BF1F74A83458783299092BB384B3513">
    <w:name w:val="1A2BF1F74A83458783299092BB384B3513"/>
    <w:rsid w:val="00267FE5"/>
  </w:style>
  <w:style w:type="paragraph" w:customStyle="1" w:styleId="F2C6F68E69244638A9287F1E9F7CD73112">
    <w:name w:val="F2C6F68E69244638A9287F1E9F7CD73112"/>
    <w:rsid w:val="00267FE5"/>
  </w:style>
  <w:style w:type="paragraph" w:customStyle="1" w:styleId="6A041011D6DC400897008D49E879EBD839">
    <w:name w:val="6A041011D6DC400897008D49E879EBD839"/>
    <w:rsid w:val="00267FE5"/>
  </w:style>
  <w:style w:type="paragraph" w:customStyle="1" w:styleId="DF64F8F03C48436B90028EBE2CB013AF2">
    <w:name w:val="DF64F8F03C48436B90028EBE2CB013AF2"/>
    <w:rsid w:val="00267FE5"/>
  </w:style>
  <w:style w:type="paragraph" w:customStyle="1" w:styleId="BC453328B289457E85F442AC9BC9E2BE6">
    <w:name w:val="BC453328B289457E85F442AC9BC9E2BE6"/>
    <w:rsid w:val="004034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6">
    <w:name w:val="CD2FF0F747E14E37AFCB0C5D5F93D07F6"/>
    <w:rsid w:val="004034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6">
    <w:name w:val="74D0092DC1E64021B2E0CF3514FC17136"/>
    <w:rsid w:val="004034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2">
    <w:name w:val="A8586A081C5D493D964EA4A74513CE0112"/>
    <w:rsid w:val="004034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6">
    <w:name w:val="2BF7280E408F4616B8847305BD36EB786"/>
    <w:rsid w:val="004034AD"/>
  </w:style>
  <w:style w:type="paragraph" w:customStyle="1" w:styleId="74CE54A463D646EAABD9022A4D60F1006">
    <w:name w:val="74CE54A463D646EAABD9022A4D60F1006"/>
    <w:rsid w:val="004034AD"/>
  </w:style>
  <w:style w:type="paragraph" w:customStyle="1" w:styleId="4E3F42C15450449BB6E92919200D24EC15">
    <w:name w:val="4E3F42C15450449BB6E92919200D24EC15"/>
    <w:rsid w:val="004034AD"/>
  </w:style>
  <w:style w:type="paragraph" w:customStyle="1" w:styleId="1A2BF1F74A83458783299092BB384B3514">
    <w:name w:val="1A2BF1F74A83458783299092BB384B3514"/>
    <w:rsid w:val="004034AD"/>
  </w:style>
  <w:style w:type="paragraph" w:customStyle="1" w:styleId="F2C6F68E69244638A9287F1E9F7CD73113">
    <w:name w:val="F2C6F68E69244638A9287F1E9F7CD73113"/>
    <w:rsid w:val="004034AD"/>
  </w:style>
  <w:style w:type="paragraph" w:customStyle="1" w:styleId="6A041011D6DC400897008D49E879EBD840">
    <w:name w:val="6A041011D6DC400897008D49E879EBD840"/>
    <w:rsid w:val="004034AD"/>
  </w:style>
  <w:style w:type="paragraph" w:customStyle="1" w:styleId="BC453328B289457E85F442AC9BC9E2BE7">
    <w:name w:val="BC453328B289457E85F442AC9BC9E2BE7"/>
    <w:rsid w:val="00243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7">
    <w:name w:val="CD2FF0F747E14E37AFCB0C5D5F93D07F7"/>
    <w:rsid w:val="00243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7">
    <w:name w:val="74D0092DC1E64021B2E0CF3514FC17137"/>
    <w:rsid w:val="00243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3">
    <w:name w:val="A8586A081C5D493D964EA4A74513CE0113"/>
    <w:rsid w:val="002436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7">
    <w:name w:val="2BF7280E408F4616B8847305BD36EB787"/>
    <w:rsid w:val="00243627"/>
  </w:style>
  <w:style w:type="paragraph" w:customStyle="1" w:styleId="74CE54A463D646EAABD9022A4D60F1007">
    <w:name w:val="74CE54A463D646EAABD9022A4D60F1007"/>
    <w:rsid w:val="00243627"/>
  </w:style>
  <w:style w:type="paragraph" w:customStyle="1" w:styleId="4E3F42C15450449BB6E92919200D24EC16">
    <w:name w:val="4E3F42C15450449BB6E92919200D24EC16"/>
    <w:rsid w:val="00243627"/>
  </w:style>
  <w:style w:type="paragraph" w:customStyle="1" w:styleId="1A2BF1F74A83458783299092BB384B3515">
    <w:name w:val="1A2BF1F74A83458783299092BB384B3515"/>
    <w:rsid w:val="00243627"/>
  </w:style>
  <w:style w:type="paragraph" w:customStyle="1" w:styleId="F2C6F68E69244638A9287F1E9F7CD73114">
    <w:name w:val="F2C6F68E69244638A9287F1E9F7CD73114"/>
    <w:rsid w:val="00243627"/>
  </w:style>
  <w:style w:type="paragraph" w:customStyle="1" w:styleId="6A041011D6DC400897008D49E879EBD841">
    <w:name w:val="6A041011D6DC400897008D49E879EBD841"/>
    <w:rsid w:val="00243627"/>
  </w:style>
  <w:style w:type="paragraph" w:customStyle="1" w:styleId="BC453328B289457E85F442AC9BC9E2BE8">
    <w:name w:val="BC453328B289457E85F442AC9BC9E2BE8"/>
    <w:rsid w:val="00E54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8">
    <w:name w:val="CD2FF0F747E14E37AFCB0C5D5F93D07F8"/>
    <w:rsid w:val="00E54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8">
    <w:name w:val="74D0092DC1E64021B2E0CF3514FC17138"/>
    <w:rsid w:val="00E54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4">
    <w:name w:val="A8586A081C5D493D964EA4A74513CE0114"/>
    <w:rsid w:val="00E54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8">
    <w:name w:val="2BF7280E408F4616B8847305BD36EB788"/>
    <w:rsid w:val="00E54D99"/>
  </w:style>
  <w:style w:type="paragraph" w:customStyle="1" w:styleId="74CE54A463D646EAABD9022A4D60F1008">
    <w:name w:val="74CE54A463D646EAABD9022A4D60F1008"/>
    <w:rsid w:val="00E54D99"/>
  </w:style>
  <w:style w:type="paragraph" w:customStyle="1" w:styleId="4E3F42C15450449BB6E92919200D24EC17">
    <w:name w:val="4E3F42C15450449BB6E92919200D24EC17"/>
    <w:rsid w:val="00E54D99"/>
  </w:style>
  <w:style w:type="paragraph" w:customStyle="1" w:styleId="1A2BF1F74A83458783299092BB384B3516">
    <w:name w:val="1A2BF1F74A83458783299092BB384B3516"/>
    <w:rsid w:val="00E54D99"/>
  </w:style>
  <w:style w:type="paragraph" w:customStyle="1" w:styleId="F2C6F68E69244638A9287F1E9F7CD73115">
    <w:name w:val="F2C6F68E69244638A9287F1E9F7CD73115"/>
    <w:rsid w:val="00E54D99"/>
  </w:style>
  <w:style w:type="paragraph" w:customStyle="1" w:styleId="6A041011D6DC400897008D49E879EBD842">
    <w:name w:val="6A041011D6DC400897008D49E879EBD842"/>
    <w:rsid w:val="00E54D99"/>
  </w:style>
  <w:style w:type="paragraph" w:customStyle="1" w:styleId="DF64F8F03C48436B90028EBE2CB013AF3">
    <w:name w:val="DF64F8F03C48436B90028EBE2CB013AF3"/>
    <w:rsid w:val="00E54D99"/>
  </w:style>
  <w:style w:type="paragraph" w:customStyle="1" w:styleId="BC453328B289457E85F442AC9BC9E2BE9">
    <w:name w:val="BC453328B289457E85F442AC9BC9E2BE9"/>
    <w:rsid w:val="00FF5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9">
    <w:name w:val="CD2FF0F747E14E37AFCB0C5D5F93D07F9"/>
    <w:rsid w:val="00FF5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9">
    <w:name w:val="74D0092DC1E64021B2E0CF3514FC17139"/>
    <w:rsid w:val="00FF5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5">
    <w:name w:val="A8586A081C5D493D964EA4A74513CE0115"/>
    <w:rsid w:val="00FF59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9">
    <w:name w:val="2BF7280E408F4616B8847305BD36EB789"/>
    <w:rsid w:val="00FF597A"/>
  </w:style>
  <w:style w:type="paragraph" w:customStyle="1" w:styleId="74CE54A463D646EAABD9022A4D60F1009">
    <w:name w:val="74CE54A463D646EAABD9022A4D60F1009"/>
    <w:rsid w:val="00FF597A"/>
  </w:style>
  <w:style w:type="paragraph" w:customStyle="1" w:styleId="4E3F42C15450449BB6E92919200D24EC18">
    <w:name w:val="4E3F42C15450449BB6E92919200D24EC18"/>
    <w:rsid w:val="00FF597A"/>
  </w:style>
  <w:style w:type="paragraph" w:customStyle="1" w:styleId="1A2BF1F74A83458783299092BB384B3517">
    <w:name w:val="1A2BF1F74A83458783299092BB384B3517"/>
    <w:rsid w:val="00FF597A"/>
  </w:style>
  <w:style w:type="paragraph" w:customStyle="1" w:styleId="F2C6F68E69244638A9287F1E9F7CD73116">
    <w:name w:val="F2C6F68E69244638A9287F1E9F7CD73116"/>
    <w:rsid w:val="00FF597A"/>
  </w:style>
  <w:style w:type="paragraph" w:customStyle="1" w:styleId="6A041011D6DC400897008D49E879EBD843">
    <w:name w:val="6A041011D6DC400897008D49E879EBD843"/>
    <w:rsid w:val="00FF597A"/>
  </w:style>
  <w:style w:type="paragraph" w:customStyle="1" w:styleId="DF64F8F03C48436B90028EBE2CB013AF4">
    <w:name w:val="DF64F8F03C48436B90028EBE2CB013AF4"/>
    <w:rsid w:val="00FF597A"/>
  </w:style>
  <w:style w:type="paragraph" w:customStyle="1" w:styleId="BC453328B289457E85F442AC9BC9E2BE10">
    <w:name w:val="BC453328B289457E85F442AC9BC9E2BE10"/>
    <w:rsid w:val="00746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0">
    <w:name w:val="CD2FF0F747E14E37AFCB0C5D5F93D07F10"/>
    <w:rsid w:val="00746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0">
    <w:name w:val="74D0092DC1E64021B2E0CF3514FC171310"/>
    <w:rsid w:val="00746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6">
    <w:name w:val="A8586A081C5D493D964EA4A74513CE0116"/>
    <w:rsid w:val="00746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0">
    <w:name w:val="2BF7280E408F4616B8847305BD36EB7810"/>
    <w:rsid w:val="00746861"/>
  </w:style>
  <w:style w:type="paragraph" w:customStyle="1" w:styleId="74CE54A463D646EAABD9022A4D60F10010">
    <w:name w:val="74CE54A463D646EAABD9022A4D60F10010"/>
    <w:rsid w:val="00746861"/>
  </w:style>
  <w:style w:type="paragraph" w:customStyle="1" w:styleId="4E3F42C15450449BB6E92919200D24EC19">
    <w:name w:val="4E3F42C15450449BB6E92919200D24EC19"/>
    <w:rsid w:val="00746861"/>
  </w:style>
  <w:style w:type="paragraph" w:customStyle="1" w:styleId="1A2BF1F74A83458783299092BB384B3518">
    <w:name w:val="1A2BF1F74A83458783299092BB384B3518"/>
    <w:rsid w:val="00746861"/>
  </w:style>
  <w:style w:type="paragraph" w:customStyle="1" w:styleId="F2C6F68E69244638A9287F1E9F7CD73117">
    <w:name w:val="F2C6F68E69244638A9287F1E9F7CD73117"/>
    <w:rsid w:val="00746861"/>
  </w:style>
  <w:style w:type="paragraph" w:customStyle="1" w:styleId="87CA7630CAA24A6E9DFDF6847FF241AA">
    <w:name w:val="87CA7630CAA24A6E9DFDF6847FF241AA"/>
    <w:rsid w:val="00746861"/>
  </w:style>
  <w:style w:type="paragraph" w:customStyle="1" w:styleId="6A041011D6DC400897008D49E879EBD844">
    <w:name w:val="6A041011D6DC400897008D49E879EBD844"/>
    <w:rsid w:val="00746861"/>
  </w:style>
  <w:style w:type="paragraph" w:customStyle="1" w:styleId="DF64F8F03C48436B90028EBE2CB013AF5">
    <w:name w:val="DF64F8F03C48436B90028EBE2CB013AF5"/>
    <w:rsid w:val="00746861"/>
  </w:style>
  <w:style w:type="paragraph" w:customStyle="1" w:styleId="BB4E0F81850743EE9057148DA0BCFBB3">
    <w:name w:val="BB4E0F81850743EE9057148DA0BCFBB3"/>
    <w:rsid w:val="00746861"/>
  </w:style>
  <w:style w:type="paragraph" w:customStyle="1" w:styleId="85061BC977A64C838A32C59255B7FAFA">
    <w:name w:val="85061BC977A64C838A32C59255B7FAFA"/>
    <w:rsid w:val="00746861"/>
  </w:style>
  <w:style w:type="paragraph" w:customStyle="1" w:styleId="1ABE68FAC34E455C99ED8668AA24A94E">
    <w:name w:val="1ABE68FAC34E455C99ED8668AA24A94E"/>
    <w:rsid w:val="00746861"/>
  </w:style>
  <w:style w:type="paragraph" w:customStyle="1" w:styleId="BC453328B289457E85F442AC9BC9E2BE11">
    <w:name w:val="BC453328B289457E85F442AC9BC9E2BE11"/>
    <w:rsid w:val="00237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1">
    <w:name w:val="CD2FF0F747E14E37AFCB0C5D5F93D07F11"/>
    <w:rsid w:val="00237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1">
    <w:name w:val="74D0092DC1E64021B2E0CF3514FC171311"/>
    <w:rsid w:val="00237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7">
    <w:name w:val="A8586A081C5D493D964EA4A74513CE0117"/>
    <w:rsid w:val="00237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1">
    <w:name w:val="2BF7280E408F4616B8847305BD36EB7811"/>
    <w:rsid w:val="002379CB"/>
  </w:style>
  <w:style w:type="paragraph" w:customStyle="1" w:styleId="74CE54A463D646EAABD9022A4D60F10011">
    <w:name w:val="74CE54A463D646EAABD9022A4D60F10011"/>
    <w:rsid w:val="002379CB"/>
  </w:style>
  <w:style w:type="paragraph" w:customStyle="1" w:styleId="4E3F42C15450449BB6E92919200D24EC20">
    <w:name w:val="4E3F42C15450449BB6E92919200D24EC20"/>
    <w:rsid w:val="002379CB"/>
  </w:style>
  <w:style w:type="paragraph" w:customStyle="1" w:styleId="1A2BF1F74A83458783299092BB384B3519">
    <w:name w:val="1A2BF1F74A83458783299092BB384B3519"/>
    <w:rsid w:val="002379CB"/>
  </w:style>
  <w:style w:type="paragraph" w:customStyle="1" w:styleId="F2C6F68E69244638A9287F1E9F7CD73118">
    <w:name w:val="F2C6F68E69244638A9287F1E9F7CD73118"/>
    <w:rsid w:val="002379CB"/>
  </w:style>
  <w:style w:type="paragraph" w:customStyle="1" w:styleId="1ABE68FAC34E455C99ED8668AA24A94E1">
    <w:name w:val="1ABE68FAC34E455C99ED8668AA24A94E1"/>
    <w:rsid w:val="002379CB"/>
  </w:style>
  <w:style w:type="paragraph" w:customStyle="1" w:styleId="6A041011D6DC400897008D49E879EBD845">
    <w:name w:val="6A041011D6DC400897008D49E879EBD845"/>
    <w:rsid w:val="002379CB"/>
  </w:style>
  <w:style w:type="paragraph" w:customStyle="1" w:styleId="DF64F8F03C48436B90028EBE2CB013AF6">
    <w:name w:val="DF64F8F03C48436B90028EBE2CB013AF6"/>
    <w:rsid w:val="002379CB"/>
  </w:style>
  <w:style w:type="paragraph" w:customStyle="1" w:styleId="BC453328B289457E85F442AC9BC9E2BE12">
    <w:name w:val="BC453328B289457E85F442AC9BC9E2BE12"/>
    <w:rsid w:val="00153A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2">
    <w:name w:val="CD2FF0F747E14E37AFCB0C5D5F93D07F12"/>
    <w:rsid w:val="00153A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2">
    <w:name w:val="74D0092DC1E64021B2E0CF3514FC171312"/>
    <w:rsid w:val="00153A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8">
    <w:name w:val="A8586A081C5D493D964EA4A74513CE0118"/>
    <w:rsid w:val="00153A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2">
    <w:name w:val="2BF7280E408F4616B8847305BD36EB7812"/>
    <w:rsid w:val="00153A5D"/>
  </w:style>
  <w:style w:type="paragraph" w:customStyle="1" w:styleId="74CE54A463D646EAABD9022A4D60F10012">
    <w:name w:val="74CE54A463D646EAABD9022A4D60F10012"/>
    <w:rsid w:val="00153A5D"/>
  </w:style>
  <w:style w:type="paragraph" w:customStyle="1" w:styleId="4E3F42C15450449BB6E92919200D24EC21">
    <w:name w:val="4E3F42C15450449BB6E92919200D24EC21"/>
    <w:rsid w:val="00153A5D"/>
  </w:style>
  <w:style w:type="paragraph" w:customStyle="1" w:styleId="1A2BF1F74A83458783299092BB384B3520">
    <w:name w:val="1A2BF1F74A83458783299092BB384B3520"/>
    <w:rsid w:val="00153A5D"/>
  </w:style>
  <w:style w:type="paragraph" w:customStyle="1" w:styleId="F2C6F68E69244638A9287F1E9F7CD73119">
    <w:name w:val="F2C6F68E69244638A9287F1E9F7CD73119"/>
    <w:rsid w:val="00153A5D"/>
  </w:style>
  <w:style w:type="paragraph" w:customStyle="1" w:styleId="1ABE68FAC34E455C99ED8668AA24A94E2">
    <w:name w:val="1ABE68FAC34E455C99ED8668AA24A94E2"/>
    <w:rsid w:val="00153A5D"/>
  </w:style>
  <w:style w:type="paragraph" w:customStyle="1" w:styleId="6A041011D6DC400897008D49E879EBD846">
    <w:name w:val="6A041011D6DC400897008D49E879EBD846"/>
    <w:rsid w:val="00153A5D"/>
  </w:style>
  <w:style w:type="paragraph" w:customStyle="1" w:styleId="DF64F8F03C48436B90028EBE2CB013AF7">
    <w:name w:val="DF64F8F03C48436B90028EBE2CB013AF7"/>
    <w:rsid w:val="00153A5D"/>
  </w:style>
  <w:style w:type="paragraph" w:customStyle="1" w:styleId="BC453328B289457E85F442AC9BC9E2BE13">
    <w:name w:val="BC453328B289457E85F442AC9BC9E2BE13"/>
    <w:rsid w:val="00973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3">
    <w:name w:val="CD2FF0F747E14E37AFCB0C5D5F93D07F13"/>
    <w:rsid w:val="00973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3">
    <w:name w:val="74D0092DC1E64021B2E0CF3514FC171313"/>
    <w:rsid w:val="00973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19">
    <w:name w:val="A8586A081C5D493D964EA4A74513CE0119"/>
    <w:rsid w:val="00973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3">
    <w:name w:val="2BF7280E408F4616B8847305BD36EB7813"/>
    <w:rsid w:val="00973E8E"/>
  </w:style>
  <w:style w:type="paragraph" w:customStyle="1" w:styleId="74CE54A463D646EAABD9022A4D60F10013">
    <w:name w:val="74CE54A463D646EAABD9022A4D60F10013"/>
    <w:rsid w:val="00973E8E"/>
  </w:style>
  <w:style w:type="paragraph" w:customStyle="1" w:styleId="4E3F42C15450449BB6E92919200D24EC22">
    <w:name w:val="4E3F42C15450449BB6E92919200D24EC22"/>
    <w:rsid w:val="00973E8E"/>
  </w:style>
  <w:style w:type="paragraph" w:customStyle="1" w:styleId="1A2BF1F74A83458783299092BB384B3521">
    <w:name w:val="1A2BF1F74A83458783299092BB384B3521"/>
    <w:rsid w:val="00973E8E"/>
  </w:style>
  <w:style w:type="paragraph" w:customStyle="1" w:styleId="F2C6F68E69244638A9287F1E9F7CD73120">
    <w:name w:val="F2C6F68E69244638A9287F1E9F7CD73120"/>
    <w:rsid w:val="00973E8E"/>
  </w:style>
  <w:style w:type="paragraph" w:customStyle="1" w:styleId="85061BC977A64C838A32C59255B7FAFA1">
    <w:name w:val="85061BC977A64C838A32C59255B7FAFA1"/>
    <w:rsid w:val="00973E8E"/>
  </w:style>
  <w:style w:type="paragraph" w:customStyle="1" w:styleId="6A041011D6DC400897008D49E879EBD847">
    <w:name w:val="6A041011D6DC400897008D49E879EBD847"/>
    <w:rsid w:val="00973E8E"/>
  </w:style>
  <w:style w:type="paragraph" w:customStyle="1" w:styleId="DF64F8F03C48436B90028EBE2CB013AF8">
    <w:name w:val="DF64F8F03C48436B90028EBE2CB013AF8"/>
    <w:rsid w:val="00973E8E"/>
  </w:style>
  <w:style w:type="paragraph" w:customStyle="1" w:styleId="ADF42B7879D24BDA8A3D9FFA742A16D7">
    <w:name w:val="ADF42B7879D24BDA8A3D9FFA742A16D7"/>
    <w:rsid w:val="00973E8E"/>
  </w:style>
  <w:style w:type="paragraph" w:customStyle="1" w:styleId="B5DF175F87A645A1A5B02635A88E675B">
    <w:name w:val="B5DF175F87A645A1A5B02635A88E675B"/>
    <w:rsid w:val="00973E8E"/>
  </w:style>
  <w:style w:type="paragraph" w:customStyle="1" w:styleId="6A6F86CAF83643F0921BCE2A650C66FF">
    <w:name w:val="6A6F86CAF83643F0921BCE2A650C66FF"/>
    <w:rsid w:val="00973E8E"/>
  </w:style>
  <w:style w:type="paragraph" w:customStyle="1" w:styleId="BE1951E5F99C4A2DA3F404766560575D">
    <w:name w:val="BE1951E5F99C4A2DA3F404766560575D"/>
    <w:rsid w:val="00973E8E"/>
  </w:style>
  <w:style w:type="paragraph" w:customStyle="1" w:styleId="BC453328B289457E85F442AC9BC9E2BE14">
    <w:name w:val="BC453328B289457E85F442AC9BC9E2BE14"/>
    <w:rsid w:val="004C5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4">
    <w:name w:val="CD2FF0F747E14E37AFCB0C5D5F93D07F14"/>
    <w:rsid w:val="004C5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4">
    <w:name w:val="74D0092DC1E64021B2E0CF3514FC171314"/>
    <w:rsid w:val="004C5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0">
    <w:name w:val="A8586A081C5D493D964EA4A74513CE0120"/>
    <w:rsid w:val="004C5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4">
    <w:name w:val="2BF7280E408F4616B8847305BD36EB7814"/>
    <w:rsid w:val="004C5644"/>
  </w:style>
  <w:style w:type="paragraph" w:customStyle="1" w:styleId="74CE54A463D646EAABD9022A4D60F10014">
    <w:name w:val="74CE54A463D646EAABD9022A4D60F10014"/>
    <w:rsid w:val="004C5644"/>
  </w:style>
  <w:style w:type="paragraph" w:customStyle="1" w:styleId="4E3F42C15450449BB6E92919200D24EC23">
    <w:name w:val="4E3F42C15450449BB6E92919200D24EC23"/>
    <w:rsid w:val="004C5644"/>
  </w:style>
  <w:style w:type="paragraph" w:customStyle="1" w:styleId="1A2BF1F74A83458783299092BB384B3522">
    <w:name w:val="1A2BF1F74A83458783299092BB384B3522"/>
    <w:rsid w:val="004C5644"/>
  </w:style>
  <w:style w:type="paragraph" w:customStyle="1" w:styleId="F2C6F68E69244638A9287F1E9F7CD73121">
    <w:name w:val="F2C6F68E69244638A9287F1E9F7CD73121"/>
    <w:rsid w:val="004C5644"/>
  </w:style>
  <w:style w:type="paragraph" w:customStyle="1" w:styleId="BE1951E5F99C4A2DA3F404766560575D1">
    <w:name w:val="BE1951E5F99C4A2DA3F404766560575D1"/>
    <w:rsid w:val="004C5644"/>
  </w:style>
  <w:style w:type="paragraph" w:customStyle="1" w:styleId="6A041011D6DC400897008D49E879EBD848">
    <w:name w:val="6A041011D6DC400897008D49E879EBD848"/>
    <w:rsid w:val="004C5644"/>
  </w:style>
  <w:style w:type="paragraph" w:customStyle="1" w:styleId="DF64F8F03C48436B90028EBE2CB013AF9">
    <w:name w:val="DF64F8F03C48436B90028EBE2CB013AF9"/>
    <w:rsid w:val="004C5644"/>
  </w:style>
  <w:style w:type="paragraph" w:customStyle="1" w:styleId="5CDB6575EA1347A8B01B696BDCA9B112">
    <w:name w:val="5CDB6575EA1347A8B01B696BDCA9B112"/>
    <w:rsid w:val="004C5644"/>
  </w:style>
  <w:style w:type="paragraph" w:customStyle="1" w:styleId="E561C2EC1DB64978A955D7DF66B34ACB">
    <w:name w:val="E561C2EC1DB64978A955D7DF66B34ACB"/>
    <w:rsid w:val="004C5644"/>
  </w:style>
  <w:style w:type="paragraph" w:customStyle="1" w:styleId="B393091C598848C48FB7FABEDB77D748">
    <w:name w:val="B393091C598848C48FB7FABEDB77D748"/>
    <w:rsid w:val="004C5644"/>
  </w:style>
  <w:style w:type="paragraph" w:customStyle="1" w:styleId="BC453328B289457E85F442AC9BC9E2BE15">
    <w:name w:val="BC453328B289457E85F442AC9BC9E2BE15"/>
    <w:rsid w:val="00947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5">
    <w:name w:val="CD2FF0F747E14E37AFCB0C5D5F93D07F15"/>
    <w:rsid w:val="00947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5">
    <w:name w:val="74D0092DC1E64021B2E0CF3514FC171315"/>
    <w:rsid w:val="00947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1">
    <w:name w:val="A8586A081C5D493D964EA4A74513CE0121"/>
    <w:rsid w:val="00947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5">
    <w:name w:val="2BF7280E408F4616B8847305BD36EB7815"/>
    <w:rsid w:val="00947A35"/>
  </w:style>
  <w:style w:type="paragraph" w:customStyle="1" w:styleId="74CE54A463D646EAABD9022A4D60F10015">
    <w:name w:val="74CE54A463D646EAABD9022A4D60F10015"/>
    <w:rsid w:val="00947A35"/>
  </w:style>
  <w:style w:type="paragraph" w:customStyle="1" w:styleId="4E3F42C15450449BB6E92919200D24EC24">
    <w:name w:val="4E3F42C15450449BB6E92919200D24EC24"/>
    <w:rsid w:val="00947A35"/>
  </w:style>
  <w:style w:type="paragraph" w:customStyle="1" w:styleId="1A2BF1F74A83458783299092BB384B3523">
    <w:name w:val="1A2BF1F74A83458783299092BB384B3523"/>
    <w:rsid w:val="00947A35"/>
  </w:style>
  <w:style w:type="paragraph" w:customStyle="1" w:styleId="F2C6F68E69244638A9287F1E9F7CD73122">
    <w:name w:val="F2C6F68E69244638A9287F1E9F7CD73122"/>
    <w:rsid w:val="00947A35"/>
  </w:style>
  <w:style w:type="paragraph" w:customStyle="1" w:styleId="B393091C598848C48FB7FABEDB77D7481">
    <w:name w:val="B393091C598848C48FB7FABEDB77D7481"/>
    <w:rsid w:val="00947A35"/>
  </w:style>
  <w:style w:type="paragraph" w:customStyle="1" w:styleId="6A041011D6DC400897008D49E879EBD849">
    <w:name w:val="6A041011D6DC400897008D49E879EBD849"/>
    <w:rsid w:val="00947A35"/>
  </w:style>
  <w:style w:type="paragraph" w:customStyle="1" w:styleId="DF64F8F03C48436B90028EBE2CB013AF10">
    <w:name w:val="DF64F8F03C48436B90028EBE2CB013AF10"/>
    <w:rsid w:val="00947A35"/>
  </w:style>
  <w:style w:type="paragraph" w:customStyle="1" w:styleId="BC453328B289457E85F442AC9BC9E2BE16">
    <w:name w:val="BC453328B289457E85F442AC9BC9E2BE16"/>
    <w:rsid w:val="00D910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6">
    <w:name w:val="CD2FF0F747E14E37AFCB0C5D5F93D07F16"/>
    <w:rsid w:val="00D910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6">
    <w:name w:val="74D0092DC1E64021B2E0CF3514FC171316"/>
    <w:rsid w:val="00D910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2">
    <w:name w:val="A8586A081C5D493D964EA4A74513CE0122"/>
    <w:rsid w:val="00D910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6">
    <w:name w:val="2BF7280E408F4616B8847305BD36EB7816"/>
    <w:rsid w:val="00D9108D"/>
  </w:style>
  <w:style w:type="paragraph" w:customStyle="1" w:styleId="74CE54A463D646EAABD9022A4D60F10016">
    <w:name w:val="74CE54A463D646EAABD9022A4D60F10016"/>
    <w:rsid w:val="00D9108D"/>
  </w:style>
  <w:style w:type="paragraph" w:customStyle="1" w:styleId="4E3F42C15450449BB6E92919200D24EC25">
    <w:name w:val="4E3F42C15450449BB6E92919200D24EC25"/>
    <w:rsid w:val="00D9108D"/>
  </w:style>
  <w:style w:type="paragraph" w:customStyle="1" w:styleId="1A2BF1F74A83458783299092BB384B3524">
    <w:name w:val="1A2BF1F74A83458783299092BB384B3524"/>
    <w:rsid w:val="00D9108D"/>
  </w:style>
  <w:style w:type="paragraph" w:customStyle="1" w:styleId="F2C6F68E69244638A9287F1E9F7CD73123">
    <w:name w:val="F2C6F68E69244638A9287F1E9F7CD73123"/>
    <w:rsid w:val="00D9108D"/>
  </w:style>
  <w:style w:type="paragraph" w:customStyle="1" w:styleId="B393091C598848C48FB7FABEDB77D7482">
    <w:name w:val="B393091C598848C48FB7FABEDB77D7482"/>
    <w:rsid w:val="00D9108D"/>
  </w:style>
  <w:style w:type="paragraph" w:customStyle="1" w:styleId="6A041011D6DC400897008D49E879EBD850">
    <w:name w:val="6A041011D6DC400897008D49E879EBD850"/>
    <w:rsid w:val="00D9108D"/>
  </w:style>
  <w:style w:type="paragraph" w:customStyle="1" w:styleId="DF64F8F03C48436B90028EBE2CB013AF11">
    <w:name w:val="DF64F8F03C48436B90028EBE2CB013AF11"/>
    <w:rsid w:val="00D9108D"/>
  </w:style>
  <w:style w:type="paragraph" w:customStyle="1" w:styleId="FFBBCC95DF394BB889FC4AC1F5DF8EE4">
    <w:name w:val="FFBBCC95DF394BB889FC4AC1F5DF8EE4"/>
    <w:rsid w:val="00D9108D"/>
  </w:style>
  <w:style w:type="paragraph" w:customStyle="1" w:styleId="4ACAFCF5F04A4723A70DBDD07CC83BEF">
    <w:name w:val="4ACAFCF5F04A4723A70DBDD07CC83BEF"/>
    <w:rsid w:val="00D9108D"/>
  </w:style>
  <w:style w:type="paragraph" w:customStyle="1" w:styleId="BC453328B289457E85F442AC9BC9E2BE17">
    <w:name w:val="BC453328B289457E85F442AC9BC9E2BE17"/>
    <w:rsid w:val="00E632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7">
    <w:name w:val="CD2FF0F747E14E37AFCB0C5D5F93D07F17"/>
    <w:rsid w:val="00E632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7">
    <w:name w:val="74D0092DC1E64021B2E0CF3514FC171317"/>
    <w:rsid w:val="00E632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3">
    <w:name w:val="A8586A081C5D493D964EA4A74513CE0123"/>
    <w:rsid w:val="00E632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7">
    <w:name w:val="2BF7280E408F4616B8847305BD36EB7817"/>
    <w:rsid w:val="00E632BE"/>
  </w:style>
  <w:style w:type="paragraph" w:customStyle="1" w:styleId="74CE54A463D646EAABD9022A4D60F10017">
    <w:name w:val="74CE54A463D646EAABD9022A4D60F10017"/>
    <w:rsid w:val="00E632BE"/>
  </w:style>
  <w:style w:type="paragraph" w:customStyle="1" w:styleId="4E3F42C15450449BB6E92919200D24EC26">
    <w:name w:val="4E3F42C15450449BB6E92919200D24EC26"/>
    <w:rsid w:val="00E632BE"/>
  </w:style>
  <w:style w:type="paragraph" w:customStyle="1" w:styleId="1A2BF1F74A83458783299092BB384B3525">
    <w:name w:val="1A2BF1F74A83458783299092BB384B3525"/>
    <w:rsid w:val="00E632BE"/>
  </w:style>
  <w:style w:type="paragraph" w:customStyle="1" w:styleId="F2C6F68E69244638A9287F1E9F7CD73124">
    <w:name w:val="F2C6F68E69244638A9287F1E9F7CD73124"/>
    <w:rsid w:val="00E632BE"/>
  </w:style>
  <w:style w:type="paragraph" w:customStyle="1" w:styleId="B393091C598848C48FB7FABEDB77D7483">
    <w:name w:val="B393091C598848C48FB7FABEDB77D7483"/>
    <w:rsid w:val="00E632BE"/>
  </w:style>
  <w:style w:type="paragraph" w:customStyle="1" w:styleId="4ACAFCF5F04A4723A70DBDD07CC83BEF1">
    <w:name w:val="4ACAFCF5F04A4723A70DBDD07CC83BEF1"/>
    <w:rsid w:val="00E632BE"/>
  </w:style>
  <w:style w:type="paragraph" w:customStyle="1" w:styleId="6A041011D6DC400897008D49E879EBD851">
    <w:name w:val="6A041011D6DC400897008D49E879EBD851"/>
    <w:rsid w:val="00E632BE"/>
  </w:style>
  <w:style w:type="paragraph" w:customStyle="1" w:styleId="DF64F8F03C48436B90028EBE2CB013AF12">
    <w:name w:val="DF64F8F03C48436B90028EBE2CB013AF12"/>
    <w:rsid w:val="00E632BE"/>
  </w:style>
  <w:style w:type="paragraph" w:customStyle="1" w:styleId="2B19E5B68853477EA46F6072AED14BAA">
    <w:name w:val="2B19E5B68853477EA46F6072AED14BAA"/>
    <w:rsid w:val="00E632BE"/>
  </w:style>
  <w:style w:type="paragraph" w:customStyle="1" w:styleId="01070CC90D4B4280AC1709A2A83F0F79">
    <w:name w:val="01070CC90D4B4280AC1709A2A83F0F79"/>
    <w:rsid w:val="00E632BE"/>
  </w:style>
  <w:style w:type="paragraph" w:customStyle="1" w:styleId="BC453328B289457E85F442AC9BC9E2BE18">
    <w:name w:val="BC453328B289457E85F442AC9BC9E2BE18"/>
    <w:rsid w:val="00280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8">
    <w:name w:val="CD2FF0F747E14E37AFCB0C5D5F93D07F18"/>
    <w:rsid w:val="00280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8">
    <w:name w:val="74D0092DC1E64021B2E0CF3514FC171318"/>
    <w:rsid w:val="00280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4">
    <w:name w:val="A8586A081C5D493D964EA4A74513CE0124"/>
    <w:rsid w:val="00280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8">
    <w:name w:val="2BF7280E408F4616B8847305BD36EB7818"/>
    <w:rsid w:val="00280CC3"/>
  </w:style>
  <w:style w:type="paragraph" w:customStyle="1" w:styleId="74CE54A463D646EAABD9022A4D60F10018">
    <w:name w:val="74CE54A463D646EAABD9022A4D60F10018"/>
    <w:rsid w:val="00280CC3"/>
  </w:style>
  <w:style w:type="paragraph" w:customStyle="1" w:styleId="4E3F42C15450449BB6E92919200D24EC27">
    <w:name w:val="4E3F42C15450449BB6E92919200D24EC27"/>
    <w:rsid w:val="00280CC3"/>
  </w:style>
  <w:style w:type="paragraph" w:customStyle="1" w:styleId="1A2BF1F74A83458783299092BB384B3526">
    <w:name w:val="1A2BF1F74A83458783299092BB384B3526"/>
    <w:rsid w:val="00280CC3"/>
  </w:style>
  <w:style w:type="paragraph" w:customStyle="1" w:styleId="F2C6F68E69244638A9287F1E9F7CD73125">
    <w:name w:val="F2C6F68E69244638A9287F1E9F7CD73125"/>
    <w:rsid w:val="00280CC3"/>
  </w:style>
  <w:style w:type="paragraph" w:customStyle="1" w:styleId="B393091C598848C48FB7FABEDB77D7484">
    <w:name w:val="B393091C598848C48FB7FABEDB77D7484"/>
    <w:rsid w:val="00280CC3"/>
  </w:style>
  <w:style w:type="paragraph" w:customStyle="1" w:styleId="4ACAFCF5F04A4723A70DBDD07CC83BEF2">
    <w:name w:val="4ACAFCF5F04A4723A70DBDD07CC83BEF2"/>
    <w:rsid w:val="00280CC3"/>
  </w:style>
  <w:style w:type="paragraph" w:customStyle="1" w:styleId="01070CC90D4B4280AC1709A2A83F0F791">
    <w:name w:val="01070CC90D4B4280AC1709A2A83F0F791"/>
    <w:rsid w:val="00280CC3"/>
  </w:style>
  <w:style w:type="paragraph" w:customStyle="1" w:styleId="6A041011D6DC400897008D49E879EBD852">
    <w:name w:val="6A041011D6DC400897008D49E879EBD852"/>
    <w:rsid w:val="00280CC3"/>
  </w:style>
  <w:style w:type="paragraph" w:customStyle="1" w:styleId="DF64F8F03C48436B90028EBE2CB013AF13">
    <w:name w:val="DF64F8F03C48436B90028EBE2CB013AF13"/>
    <w:rsid w:val="00280CC3"/>
  </w:style>
  <w:style w:type="paragraph" w:customStyle="1" w:styleId="4FE1659B24CD41F396398F2AA5ED9986">
    <w:name w:val="4FE1659B24CD41F396398F2AA5ED9986"/>
    <w:rsid w:val="00280CC3"/>
  </w:style>
  <w:style w:type="paragraph" w:customStyle="1" w:styleId="F62C55654CEB4519A091293707B02A60">
    <w:name w:val="F62C55654CEB4519A091293707B02A60"/>
    <w:rsid w:val="00280CC3"/>
  </w:style>
  <w:style w:type="paragraph" w:customStyle="1" w:styleId="B3DE2C61C17D4D318A6F53E67AF3C43C">
    <w:name w:val="B3DE2C61C17D4D318A6F53E67AF3C43C"/>
    <w:rsid w:val="00280CC3"/>
  </w:style>
  <w:style w:type="paragraph" w:customStyle="1" w:styleId="F431BD68DE7A4ED0BDB5630FDDEFA3AB">
    <w:name w:val="F431BD68DE7A4ED0BDB5630FDDEFA3AB"/>
    <w:rsid w:val="00280CC3"/>
  </w:style>
  <w:style w:type="paragraph" w:customStyle="1" w:styleId="4C8723F7935C4E0BB6F10BFD1B8AD898">
    <w:name w:val="4C8723F7935C4E0BB6F10BFD1B8AD898"/>
    <w:rsid w:val="00280CC3"/>
  </w:style>
  <w:style w:type="paragraph" w:customStyle="1" w:styleId="BC453328B289457E85F442AC9BC9E2BE19">
    <w:name w:val="BC453328B289457E85F442AC9BC9E2BE19"/>
    <w:rsid w:val="00C119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19">
    <w:name w:val="CD2FF0F747E14E37AFCB0C5D5F93D07F19"/>
    <w:rsid w:val="00C119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19">
    <w:name w:val="74D0092DC1E64021B2E0CF3514FC171319"/>
    <w:rsid w:val="00C119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5">
    <w:name w:val="A8586A081C5D493D964EA4A74513CE0125"/>
    <w:rsid w:val="00C119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19">
    <w:name w:val="2BF7280E408F4616B8847305BD36EB7819"/>
    <w:rsid w:val="00C11972"/>
  </w:style>
  <w:style w:type="paragraph" w:customStyle="1" w:styleId="74CE54A463D646EAABD9022A4D60F10019">
    <w:name w:val="74CE54A463D646EAABD9022A4D60F10019"/>
    <w:rsid w:val="00C11972"/>
  </w:style>
  <w:style w:type="paragraph" w:customStyle="1" w:styleId="4E3F42C15450449BB6E92919200D24EC28">
    <w:name w:val="4E3F42C15450449BB6E92919200D24EC28"/>
    <w:rsid w:val="00C11972"/>
  </w:style>
  <w:style w:type="paragraph" w:customStyle="1" w:styleId="1A2BF1F74A83458783299092BB384B3527">
    <w:name w:val="1A2BF1F74A83458783299092BB384B3527"/>
    <w:rsid w:val="00C11972"/>
  </w:style>
  <w:style w:type="paragraph" w:customStyle="1" w:styleId="F2C6F68E69244638A9287F1E9F7CD73126">
    <w:name w:val="F2C6F68E69244638A9287F1E9F7CD73126"/>
    <w:rsid w:val="00C11972"/>
  </w:style>
  <w:style w:type="paragraph" w:customStyle="1" w:styleId="4C8723F7935C4E0BB6F10BFD1B8AD8981">
    <w:name w:val="4C8723F7935C4E0BB6F10BFD1B8AD8981"/>
    <w:rsid w:val="00C11972"/>
  </w:style>
  <w:style w:type="paragraph" w:customStyle="1" w:styleId="F431BD68DE7A4ED0BDB5630FDDEFA3AB1">
    <w:name w:val="F431BD68DE7A4ED0BDB5630FDDEFA3AB1"/>
    <w:rsid w:val="00C11972"/>
  </w:style>
  <w:style w:type="paragraph" w:customStyle="1" w:styleId="4ACAFCF5F04A4723A70DBDD07CC83BEF3">
    <w:name w:val="4ACAFCF5F04A4723A70DBDD07CC83BEF3"/>
    <w:rsid w:val="00C11972"/>
  </w:style>
  <w:style w:type="paragraph" w:customStyle="1" w:styleId="01070CC90D4B4280AC1709A2A83F0F792">
    <w:name w:val="01070CC90D4B4280AC1709A2A83F0F792"/>
    <w:rsid w:val="00C11972"/>
  </w:style>
  <w:style w:type="paragraph" w:customStyle="1" w:styleId="6A041011D6DC400897008D49E879EBD853">
    <w:name w:val="6A041011D6DC400897008D49E879EBD853"/>
    <w:rsid w:val="00C11972"/>
  </w:style>
  <w:style w:type="paragraph" w:customStyle="1" w:styleId="DF64F8F03C48436B90028EBE2CB013AF14">
    <w:name w:val="DF64F8F03C48436B90028EBE2CB013AF14"/>
    <w:rsid w:val="00C11972"/>
  </w:style>
  <w:style w:type="paragraph" w:customStyle="1" w:styleId="BC453328B289457E85F442AC9BC9E2BE20">
    <w:name w:val="BC453328B289457E85F442AC9BC9E2BE20"/>
    <w:rsid w:val="00F91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0">
    <w:name w:val="CD2FF0F747E14E37AFCB0C5D5F93D07F20"/>
    <w:rsid w:val="00F91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0">
    <w:name w:val="74D0092DC1E64021B2E0CF3514FC171320"/>
    <w:rsid w:val="00F91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6">
    <w:name w:val="A8586A081C5D493D964EA4A74513CE0126"/>
    <w:rsid w:val="00F91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0">
    <w:name w:val="2BF7280E408F4616B8847305BD36EB7820"/>
    <w:rsid w:val="00F91D28"/>
  </w:style>
  <w:style w:type="paragraph" w:customStyle="1" w:styleId="74CE54A463D646EAABD9022A4D60F10020">
    <w:name w:val="74CE54A463D646EAABD9022A4D60F10020"/>
    <w:rsid w:val="00F91D28"/>
  </w:style>
  <w:style w:type="paragraph" w:customStyle="1" w:styleId="4E3F42C15450449BB6E92919200D24EC29">
    <w:name w:val="4E3F42C15450449BB6E92919200D24EC29"/>
    <w:rsid w:val="00F91D28"/>
  </w:style>
  <w:style w:type="paragraph" w:customStyle="1" w:styleId="1A2BF1F74A83458783299092BB384B3528">
    <w:name w:val="1A2BF1F74A83458783299092BB384B3528"/>
    <w:rsid w:val="00F91D28"/>
  </w:style>
  <w:style w:type="paragraph" w:customStyle="1" w:styleId="F2C6F68E69244638A9287F1E9F7CD73127">
    <w:name w:val="F2C6F68E69244638A9287F1E9F7CD73127"/>
    <w:rsid w:val="00F91D28"/>
  </w:style>
  <w:style w:type="paragraph" w:customStyle="1" w:styleId="4C8723F7935C4E0BB6F10BFD1B8AD8982">
    <w:name w:val="4C8723F7935C4E0BB6F10BFD1B8AD8982"/>
    <w:rsid w:val="00F91D28"/>
  </w:style>
  <w:style w:type="paragraph" w:customStyle="1" w:styleId="F431BD68DE7A4ED0BDB5630FDDEFA3AB2">
    <w:name w:val="F431BD68DE7A4ED0BDB5630FDDEFA3AB2"/>
    <w:rsid w:val="00F91D28"/>
  </w:style>
  <w:style w:type="paragraph" w:customStyle="1" w:styleId="4ACAFCF5F04A4723A70DBDD07CC83BEF4">
    <w:name w:val="4ACAFCF5F04A4723A70DBDD07CC83BEF4"/>
    <w:rsid w:val="00F91D28"/>
  </w:style>
  <w:style w:type="paragraph" w:customStyle="1" w:styleId="01070CC90D4B4280AC1709A2A83F0F793">
    <w:name w:val="01070CC90D4B4280AC1709A2A83F0F793"/>
    <w:rsid w:val="00F91D28"/>
  </w:style>
  <w:style w:type="paragraph" w:customStyle="1" w:styleId="6A041011D6DC400897008D49E879EBD854">
    <w:name w:val="6A041011D6DC400897008D49E879EBD854"/>
    <w:rsid w:val="00F91D28"/>
  </w:style>
  <w:style w:type="paragraph" w:customStyle="1" w:styleId="DF64F8F03C48436B90028EBE2CB013AF15">
    <w:name w:val="DF64F8F03C48436B90028EBE2CB013AF15"/>
    <w:rsid w:val="00F91D28"/>
  </w:style>
  <w:style w:type="paragraph" w:customStyle="1" w:styleId="BC453328B289457E85F442AC9BC9E2BE21">
    <w:name w:val="BC453328B289457E85F442AC9BC9E2BE21"/>
    <w:rsid w:val="009C3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1">
    <w:name w:val="CD2FF0F747E14E37AFCB0C5D5F93D07F21"/>
    <w:rsid w:val="009C3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1">
    <w:name w:val="74D0092DC1E64021B2E0CF3514FC171321"/>
    <w:rsid w:val="009C3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7">
    <w:name w:val="A8586A081C5D493D964EA4A74513CE0127"/>
    <w:rsid w:val="009C3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1">
    <w:name w:val="2BF7280E408F4616B8847305BD36EB7821"/>
    <w:rsid w:val="009C36DA"/>
  </w:style>
  <w:style w:type="paragraph" w:customStyle="1" w:styleId="74CE54A463D646EAABD9022A4D60F10021">
    <w:name w:val="74CE54A463D646EAABD9022A4D60F10021"/>
    <w:rsid w:val="009C36DA"/>
  </w:style>
  <w:style w:type="paragraph" w:customStyle="1" w:styleId="4E3F42C15450449BB6E92919200D24EC30">
    <w:name w:val="4E3F42C15450449BB6E92919200D24EC30"/>
    <w:rsid w:val="009C36DA"/>
  </w:style>
  <w:style w:type="paragraph" w:customStyle="1" w:styleId="1A2BF1F74A83458783299092BB384B3529">
    <w:name w:val="1A2BF1F74A83458783299092BB384B3529"/>
    <w:rsid w:val="009C36DA"/>
  </w:style>
  <w:style w:type="paragraph" w:customStyle="1" w:styleId="F2C6F68E69244638A9287F1E9F7CD73128">
    <w:name w:val="F2C6F68E69244638A9287F1E9F7CD73128"/>
    <w:rsid w:val="009C36DA"/>
  </w:style>
  <w:style w:type="paragraph" w:customStyle="1" w:styleId="4C8723F7935C4E0BB6F10BFD1B8AD8983">
    <w:name w:val="4C8723F7935C4E0BB6F10BFD1B8AD8983"/>
    <w:rsid w:val="009C36DA"/>
  </w:style>
  <w:style w:type="paragraph" w:customStyle="1" w:styleId="F431BD68DE7A4ED0BDB5630FDDEFA3AB3">
    <w:name w:val="F431BD68DE7A4ED0BDB5630FDDEFA3AB3"/>
    <w:rsid w:val="009C36DA"/>
  </w:style>
  <w:style w:type="paragraph" w:customStyle="1" w:styleId="4ACAFCF5F04A4723A70DBDD07CC83BEF5">
    <w:name w:val="4ACAFCF5F04A4723A70DBDD07CC83BEF5"/>
    <w:rsid w:val="009C36DA"/>
  </w:style>
  <w:style w:type="paragraph" w:customStyle="1" w:styleId="01070CC90D4B4280AC1709A2A83F0F794">
    <w:name w:val="01070CC90D4B4280AC1709A2A83F0F794"/>
    <w:rsid w:val="009C36DA"/>
  </w:style>
  <w:style w:type="paragraph" w:customStyle="1" w:styleId="6A041011D6DC400897008D49E879EBD855">
    <w:name w:val="6A041011D6DC400897008D49E879EBD855"/>
    <w:rsid w:val="009C36DA"/>
  </w:style>
  <w:style w:type="paragraph" w:customStyle="1" w:styleId="DF64F8F03C48436B90028EBE2CB013AF16">
    <w:name w:val="DF64F8F03C48436B90028EBE2CB013AF16"/>
    <w:rsid w:val="009C36DA"/>
  </w:style>
  <w:style w:type="paragraph" w:customStyle="1" w:styleId="DA952E1D125841E5BF65D0D3CF375697">
    <w:name w:val="DA952E1D125841E5BF65D0D3CF375697"/>
    <w:rsid w:val="009C36DA"/>
  </w:style>
  <w:style w:type="paragraph" w:customStyle="1" w:styleId="5C3B061635CE4CB9B77EF03C4A2B90B7">
    <w:name w:val="5C3B061635CE4CB9B77EF03C4A2B90B7"/>
    <w:rsid w:val="009C36DA"/>
  </w:style>
  <w:style w:type="paragraph" w:customStyle="1" w:styleId="130736C6B35E4D5F8207FD29B2718F10">
    <w:name w:val="130736C6B35E4D5F8207FD29B2718F10"/>
    <w:rsid w:val="009C36DA"/>
  </w:style>
  <w:style w:type="paragraph" w:customStyle="1" w:styleId="7AC67FE8148446B8B5288253B1DA7EF5">
    <w:name w:val="7AC67FE8148446B8B5288253B1DA7EF5"/>
    <w:rsid w:val="009C36DA"/>
  </w:style>
  <w:style w:type="paragraph" w:customStyle="1" w:styleId="95AB4A227DE944FA93C082430141D566">
    <w:name w:val="95AB4A227DE944FA93C082430141D566"/>
    <w:rsid w:val="009C36DA"/>
  </w:style>
  <w:style w:type="paragraph" w:customStyle="1" w:styleId="0324545F54134683A498DF00D6522BDB">
    <w:name w:val="0324545F54134683A498DF00D6522BDB"/>
    <w:rsid w:val="009C36DA"/>
  </w:style>
  <w:style w:type="paragraph" w:customStyle="1" w:styleId="7AAB9CDBB7204527824C3E265B77FFF0">
    <w:name w:val="7AAB9CDBB7204527824C3E265B77FFF0"/>
    <w:rsid w:val="009C36DA"/>
  </w:style>
  <w:style w:type="paragraph" w:customStyle="1" w:styleId="59C6F8E448E1457C9D8EB51965E9D9C0">
    <w:name w:val="59C6F8E448E1457C9D8EB51965E9D9C0"/>
    <w:rsid w:val="009C36DA"/>
  </w:style>
  <w:style w:type="paragraph" w:customStyle="1" w:styleId="94E68E7E57254ADEBFC42B1D230FD2FC">
    <w:name w:val="94E68E7E57254ADEBFC42B1D230FD2FC"/>
    <w:rsid w:val="009C36DA"/>
  </w:style>
  <w:style w:type="paragraph" w:customStyle="1" w:styleId="0DC231E856044DC889E5C51E463D9E8C">
    <w:name w:val="0DC231E856044DC889E5C51E463D9E8C"/>
    <w:rsid w:val="009C36DA"/>
  </w:style>
  <w:style w:type="paragraph" w:customStyle="1" w:styleId="354A9DB042F441A4B1CD06F63206E266">
    <w:name w:val="354A9DB042F441A4B1CD06F63206E266"/>
    <w:rsid w:val="009C36DA"/>
  </w:style>
  <w:style w:type="paragraph" w:customStyle="1" w:styleId="27655E7819AF4217A770708FA4071C18">
    <w:name w:val="27655E7819AF4217A770708FA4071C18"/>
    <w:rsid w:val="009C36DA"/>
  </w:style>
  <w:style w:type="paragraph" w:customStyle="1" w:styleId="BC453328B289457E85F442AC9BC9E2BE22">
    <w:name w:val="BC453328B289457E85F442AC9BC9E2BE22"/>
    <w:rsid w:val="00A63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2">
    <w:name w:val="CD2FF0F747E14E37AFCB0C5D5F93D07F22"/>
    <w:rsid w:val="00A63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2">
    <w:name w:val="74D0092DC1E64021B2E0CF3514FC171322"/>
    <w:rsid w:val="00A63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8">
    <w:name w:val="A8586A081C5D493D964EA4A74513CE0128"/>
    <w:rsid w:val="00A635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2">
    <w:name w:val="2BF7280E408F4616B8847305BD36EB7822"/>
    <w:rsid w:val="00A635C0"/>
  </w:style>
  <w:style w:type="paragraph" w:customStyle="1" w:styleId="74CE54A463D646EAABD9022A4D60F10022">
    <w:name w:val="74CE54A463D646EAABD9022A4D60F10022"/>
    <w:rsid w:val="00A635C0"/>
  </w:style>
  <w:style w:type="paragraph" w:customStyle="1" w:styleId="4E3F42C15450449BB6E92919200D24EC31">
    <w:name w:val="4E3F42C15450449BB6E92919200D24EC31"/>
    <w:rsid w:val="00A635C0"/>
  </w:style>
  <w:style w:type="paragraph" w:customStyle="1" w:styleId="1A2BF1F74A83458783299092BB384B3530">
    <w:name w:val="1A2BF1F74A83458783299092BB384B3530"/>
    <w:rsid w:val="00A635C0"/>
  </w:style>
  <w:style w:type="paragraph" w:customStyle="1" w:styleId="F2C6F68E69244638A9287F1E9F7CD73129">
    <w:name w:val="F2C6F68E69244638A9287F1E9F7CD73129"/>
    <w:rsid w:val="00A635C0"/>
  </w:style>
  <w:style w:type="paragraph" w:customStyle="1" w:styleId="4C8723F7935C4E0BB6F10BFD1B8AD8984">
    <w:name w:val="4C8723F7935C4E0BB6F10BFD1B8AD8984"/>
    <w:rsid w:val="00A635C0"/>
  </w:style>
  <w:style w:type="paragraph" w:customStyle="1" w:styleId="F431BD68DE7A4ED0BDB5630FDDEFA3AB4">
    <w:name w:val="F431BD68DE7A4ED0BDB5630FDDEFA3AB4"/>
    <w:rsid w:val="00A635C0"/>
  </w:style>
  <w:style w:type="paragraph" w:customStyle="1" w:styleId="130736C6B35E4D5F8207FD29B2718F101">
    <w:name w:val="130736C6B35E4D5F8207FD29B2718F101"/>
    <w:rsid w:val="00A635C0"/>
  </w:style>
  <w:style w:type="paragraph" w:customStyle="1" w:styleId="7AC67FE8148446B8B5288253B1DA7EF51">
    <w:name w:val="7AC67FE8148446B8B5288253B1DA7EF51"/>
    <w:rsid w:val="00A635C0"/>
  </w:style>
  <w:style w:type="paragraph" w:customStyle="1" w:styleId="7AAB9CDBB7204527824C3E265B77FFF01">
    <w:name w:val="7AAB9CDBB7204527824C3E265B77FFF01"/>
    <w:rsid w:val="00A635C0"/>
  </w:style>
  <w:style w:type="paragraph" w:customStyle="1" w:styleId="59C6F8E448E1457C9D8EB51965E9D9C01">
    <w:name w:val="59C6F8E448E1457C9D8EB51965E9D9C01"/>
    <w:rsid w:val="00A635C0"/>
  </w:style>
  <w:style w:type="paragraph" w:customStyle="1" w:styleId="354A9DB042F441A4B1CD06F63206E2661">
    <w:name w:val="354A9DB042F441A4B1CD06F63206E2661"/>
    <w:rsid w:val="00A635C0"/>
  </w:style>
  <w:style w:type="paragraph" w:customStyle="1" w:styleId="27655E7819AF4217A770708FA4071C181">
    <w:name w:val="27655E7819AF4217A770708FA4071C181"/>
    <w:rsid w:val="00A635C0"/>
  </w:style>
  <w:style w:type="paragraph" w:customStyle="1" w:styleId="6A041011D6DC400897008D49E879EBD856">
    <w:name w:val="6A041011D6DC400897008D49E879EBD856"/>
    <w:rsid w:val="00A635C0"/>
  </w:style>
  <w:style w:type="paragraph" w:customStyle="1" w:styleId="DF64F8F03C48436B90028EBE2CB013AF17">
    <w:name w:val="DF64F8F03C48436B90028EBE2CB013AF17"/>
    <w:rsid w:val="00A635C0"/>
  </w:style>
  <w:style w:type="paragraph" w:customStyle="1" w:styleId="00D5857A3CB144D6B4C588988CF2EC18">
    <w:name w:val="00D5857A3CB144D6B4C588988CF2EC18"/>
    <w:rsid w:val="00A635C0"/>
  </w:style>
  <w:style w:type="paragraph" w:customStyle="1" w:styleId="BC453328B289457E85F442AC9BC9E2BE23">
    <w:name w:val="BC453328B289457E85F442AC9BC9E2BE23"/>
    <w:rsid w:val="00E73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3">
    <w:name w:val="CD2FF0F747E14E37AFCB0C5D5F93D07F23"/>
    <w:rsid w:val="00E73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3">
    <w:name w:val="74D0092DC1E64021B2E0CF3514FC171323"/>
    <w:rsid w:val="00E73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29">
    <w:name w:val="A8586A081C5D493D964EA4A74513CE0129"/>
    <w:rsid w:val="00E73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3">
    <w:name w:val="2BF7280E408F4616B8847305BD36EB7823"/>
    <w:rsid w:val="00E73934"/>
  </w:style>
  <w:style w:type="paragraph" w:customStyle="1" w:styleId="74CE54A463D646EAABD9022A4D60F10023">
    <w:name w:val="74CE54A463D646EAABD9022A4D60F10023"/>
    <w:rsid w:val="00E73934"/>
  </w:style>
  <w:style w:type="paragraph" w:customStyle="1" w:styleId="4E3F42C15450449BB6E92919200D24EC32">
    <w:name w:val="4E3F42C15450449BB6E92919200D24EC32"/>
    <w:rsid w:val="00E73934"/>
  </w:style>
  <w:style w:type="paragraph" w:customStyle="1" w:styleId="1A2BF1F74A83458783299092BB384B3531">
    <w:name w:val="1A2BF1F74A83458783299092BB384B3531"/>
    <w:rsid w:val="00E73934"/>
  </w:style>
  <w:style w:type="paragraph" w:customStyle="1" w:styleId="F2C6F68E69244638A9287F1E9F7CD73130">
    <w:name w:val="F2C6F68E69244638A9287F1E9F7CD73130"/>
    <w:rsid w:val="00E73934"/>
  </w:style>
  <w:style w:type="paragraph" w:customStyle="1" w:styleId="4C8723F7935C4E0BB6F10BFD1B8AD8985">
    <w:name w:val="4C8723F7935C4E0BB6F10BFD1B8AD8985"/>
    <w:rsid w:val="00E73934"/>
  </w:style>
  <w:style w:type="paragraph" w:customStyle="1" w:styleId="F431BD68DE7A4ED0BDB5630FDDEFA3AB5">
    <w:name w:val="F431BD68DE7A4ED0BDB5630FDDEFA3AB5"/>
    <w:rsid w:val="00E73934"/>
  </w:style>
  <w:style w:type="paragraph" w:customStyle="1" w:styleId="130736C6B35E4D5F8207FD29B2718F102">
    <w:name w:val="130736C6B35E4D5F8207FD29B2718F102"/>
    <w:rsid w:val="00E73934"/>
  </w:style>
  <w:style w:type="paragraph" w:customStyle="1" w:styleId="7AC67FE8148446B8B5288253B1DA7EF52">
    <w:name w:val="7AC67FE8148446B8B5288253B1DA7EF52"/>
    <w:rsid w:val="00E73934"/>
  </w:style>
  <w:style w:type="paragraph" w:customStyle="1" w:styleId="00D5857A3CB144D6B4C588988CF2EC181">
    <w:name w:val="00D5857A3CB144D6B4C588988CF2EC181"/>
    <w:rsid w:val="00E73934"/>
  </w:style>
  <w:style w:type="paragraph" w:customStyle="1" w:styleId="7AAB9CDBB7204527824C3E265B77FFF02">
    <w:name w:val="7AAB9CDBB7204527824C3E265B77FFF02"/>
    <w:rsid w:val="00E73934"/>
  </w:style>
  <w:style w:type="paragraph" w:customStyle="1" w:styleId="59C6F8E448E1457C9D8EB51965E9D9C02">
    <w:name w:val="59C6F8E448E1457C9D8EB51965E9D9C02"/>
    <w:rsid w:val="00E73934"/>
  </w:style>
  <w:style w:type="paragraph" w:customStyle="1" w:styleId="354A9DB042F441A4B1CD06F63206E2662">
    <w:name w:val="354A9DB042F441A4B1CD06F63206E2662"/>
    <w:rsid w:val="00E73934"/>
  </w:style>
  <w:style w:type="paragraph" w:customStyle="1" w:styleId="27655E7819AF4217A770708FA4071C182">
    <w:name w:val="27655E7819AF4217A770708FA4071C182"/>
    <w:rsid w:val="00E73934"/>
  </w:style>
  <w:style w:type="paragraph" w:customStyle="1" w:styleId="6A041011D6DC400897008D49E879EBD857">
    <w:name w:val="6A041011D6DC400897008D49E879EBD857"/>
    <w:rsid w:val="00E73934"/>
  </w:style>
  <w:style w:type="paragraph" w:customStyle="1" w:styleId="DF64F8F03C48436B90028EBE2CB013AF18">
    <w:name w:val="DF64F8F03C48436B90028EBE2CB013AF18"/>
    <w:rsid w:val="00E73934"/>
  </w:style>
  <w:style w:type="paragraph" w:customStyle="1" w:styleId="1E98D69A8D594ED78431BC32987895D8">
    <w:name w:val="1E98D69A8D594ED78431BC32987895D8"/>
    <w:rsid w:val="00E73934"/>
  </w:style>
  <w:style w:type="paragraph" w:customStyle="1" w:styleId="44230D18B39B44FF99D8A4A626902075">
    <w:name w:val="44230D18B39B44FF99D8A4A626902075"/>
    <w:rsid w:val="00E73934"/>
  </w:style>
  <w:style w:type="paragraph" w:customStyle="1" w:styleId="B20D8DA3F8844262AFE4E6FB804F3866">
    <w:name w:val="B20D8DA3F8844262AFE4E6FB804F3866"/>
    <w:rsid w:val="00E73934"/>
  </w:style>
  <w:style w:type="paragraph" w:customStyle="1" w:styleId="60275756D2444E0E9F14529AEA25CECB">
    <w:name w:val="60275756D2444E0E9F14529AEA25CECB"/>
    <w:rsid w:val="00E73934"/>
  </w:style>
  <w:style w:type="paragraph" w:customStyle="1" w:styleId="F031068099024004A8CC102097EEC58A">
    <w:name w:val="F031068099024004A8CC102097EEC58A"/>
    <w:rsid w:val="00E73934"/>
  </w:style>
  <w:style w:type="paragraph" w:customStyle="1" w:styleId="0C8D05D5EFDA470C87EAB7DA395D8864">
    <w:name w:val="0C8D05D5EFDA470C87EAB7DA395D8864"/>
    <w:rsid w:val="00E73934"/>
  </w:style>
  <w:style w:type="paragraph" w:customStyle="1" w:styleId="BC453328B289457E85F442AC9BC9E2BE24">
    <w:name w:val="BC453328B289457E85F442AC9BC9E2BE24"/>
    <w:rsid w:val="004F1E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4">
    <w:name w:val="CD2FF0F747E14E37AFCB0C5D5F93D07F24"/>
    <w:rsid w:val="004F1E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4">
    <w:name w:val="74D0092DC1E64021B2E0CF3514FC171324"/>
    <w:rsid w:val="004F1E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0">
    <w:name w:val="A8586A081C5D493D964EA4A74513CE0130"/>
    <w:rsid w:val="004F1E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4">
    <w:name w:val="2BF7280E408F4616B8847305BD36EB7824"/>
    <w:rsid w:val="004F1EAE"/>
  </w:style>
  <w:style w:type="paragraph" w:customStyle="1" w:styleId="74CE54A463D646EAABD9022A4D60F10024">
    <w:name w:val="74CE54A463D646EAABD9022A4D60F10024"/>
    <w:rsid w:val="004F1EAE"/>
  </w:style>
  <w:style w:type="paragraph" w:customStyle="1" w:styleId="4E3F42C15450449BB6E92919200D24EC33">
    <w:name w:val="4E3F42C15450449BB6E92919200D24EC33"/>
    <w:rsid w:val="004F1EAE"/>
  </w:style>
  <w:style w:type="paragraph" w:customStyle="1" w:styleId="1A2BF1F74A83458783299092BB384B3532">
    <w:name w:val="1A2BF1F74A83458783299092BB384B3532"/>
    <w:rsid w:val="004F1EAE"/>
  </w:style>
  <w:style w:type="paragraph" w:customStyle="1" w:styleId="F2C6F68E69244638A9287F1E9F7CD73131">
    <w:name w:val="F2C6F68E69244638A9287F1E9F7CD73131"/>
    <w:rsid w:val="004F1EAE"/>
  </w:style>
  <w:style w:type="paragraph" w:customStyle="1" w:styleId="0C8D05D5EFDA470C87EAB7DA395D88641">
    <w:name w:val="0C8D05D5EFDA470C87EAB7DA395D88641"/>
    <w:rsid w:val="004F1EAE"/>
  </w:style>
  <w:style w:type="paragraph" w:customStyle="1" w:styleId="4C8723F7935C4E0BB6F10BFD1B8AD8986">
    <w:name w:val="4C8723F7935C4E0BB6F10BFD1B8AD8986"/>
    <w:rsid w:val="004F1EAE"/>
  </w:style>
  <w:style w:type="paragraph" w:customStyle="1" w:styleId="F431BD68DE7A4ED0BDB5630FDDEFA3AB6">
    <w:name w:val="F431BD68DE7A4ED0BDB5630FDDEFA3AB6"/>
    <w:rsid w:val="004F1EAE"/>
  </w:style>
  <w:style w:type="paragraph" w:customStyle="1" w:styleId="130736C6B35E4D5F8207FD29B2718F103">
    <w:name w:val="130736C6B35E4D5F8207FD29B2718F103"/>
    <w:rsid w:val="004F1EAE"/>
  </w:style>
  <w:style w:type="paragraph" w:customStyle="1" w:styleId="7AC67FE8148446B8B5288253B1DA7EF53">
    <w:name w:val="7AC67FE8148446B8B5288253B1DA7EF53"/>
    <w:rsid w:val="004F1EAE"/>
  </w:style>
  <w:style w:type="paragraph" w:customStyle="1" w:styleId="00D5857A3CB144D6B4C588988CF2EC182">
    <w:name w:val="00D5857A3CB144D6B4C588988CF2EC182"/>
    <w:rsid w:val="004F1EAE"/>
  </w:style>
  <w:style w:type="paragraph" w:customStyle="1" w:styleId="7AAB9CDBB7204527824C3E265B77FFF03">
    <w:name w:val="7AAB9CDBB7204527824C3E265B77FFF03"/>
    <w:rsid w:val="004F1EAE"/>
  </w:style>
  <w:style w:type="paragraph" w:customStyle="1" w:styleId="59C6F8E448E1457C9D8EB51965E9D9C03">
    <w:name w:val="59C6F8E448E1457C9D8EB51965E9D9C03"/>
    <w:rsid w:val="004F1EAE"/>
  </w:style>
  <w:style w:type="paragraph" w:customStyle="1" w:styleId="354A9DB042F441A4B1CD06F63206E2663">
    <w:name w:val="354A9DB042F441A4B1CD06F63206E2663"/>
    <w:rsid w:val="004F1EAE"/>
  </w:style>
  <w:style w:type="paragraph" w:customStyle="1" w:styleId="27655E7819AF4217A770708FA4071C183">
    <w:name w:val="27655E7819AF4217A770708FA4071C183"/>
    <w:rsid w:val="004F1EAE"/>
  </w:style>
  <w:style w:type="paragraph" w:customStyle="1" w:styleId="6A041011D6DC400897008D49E879EBD858">
    <w:name w:val="6A041011D6DC400897008D49E879EBD858"/>
    <w:rsid w:val="004F1EAE"/>
  </w:style>
  <w:style w:type="paragraph" w:customStyle="1" w:styleId="DF64F8F03C48436B90028EBE2CB013AF19">
    <w:name w:val="DF64F8F03C48436B90028EBE2CB013AF19"/>
    <w:rsid w:val="004F1EAE"/>
  </w:style>
  <w:style w:type="paragraph" w:customStyle="1" w:styleId="ACC3712DF5A84FDFAF4FBCA6B9160A72">
    <w:name w:val="ACC3712DF5A84FDFAF4FBCA6B9160A72"/>
    <w:rsid w:val="004F1EAE"/>
  </w:style>
  <w:style w:type="paragraph" w:customStyle="1" w:styleId="780D6B610111440A92ECA5B23B1EA760">
    <w:name w:val="780D6B610111440A92ECA5B23B1EA760"/>
    <w:rsid w:val="004F1EAE"/>
  </w:style>
  <w:style w:type="paragraph" w:customStyle="1" w:styleId="8ED0A9D2FD6246AF838ADF8FF2C7FDDF">
    <w:name w:val="8ED0A9D2FD6246AF838ADF8FF2C7FDDF"/>
    <w:rsid w:val="004F1EAE"/>
  </w:style>
  <w:style w:type="paragraph" w:customStyle="1" w:styleId="BC453328B289457E85F442AC9BC9E2BE25">
    <w:name w:val="BC453328B289457E85F442AC9BC9E2BE25"/>
    <w:rsid w:val="00EE3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5">
    <w:name w:val="CD2FF0F747E14E37AFCB0C5D5F93D07F25"/>
    <w:rsid w:val="00EE3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5">
    <w:name w:val="74D0092DC1E64021B2E0CF3514FC171325"/>
    <w:rsid w:val="00EE3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1">
    <w:name w:val="A8586A081C5D493D964EA4A74513CE0131"/>
    <w:rsid w:val="00EE3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5">
    <w:name w:val="2BF7280E408F4616B8847305BD36EB7825"/>
    <w:rsid w:val="00EE3C25"/>
  </w:style>
  <w:style w:type="paragraph" w:customStyle="1" w:styleId="74CE54A463D646EAABD9022A4D60F10025">
    <w:name w:val="74CE54A463D646EAABD9022A4D60F10025"/>
    <w:rsid w:val="00EE3C25"/>
  </w:style>
  <w:style w:type="paragraph" w:customStyle="1" w:styleId="4E3F42C15450449BB6E92919200D24EC34">
    <w:name w:val="4E3F42C15450449BB6E92919200D24EC34"/>
    <w:rsid w:val="00EE3C25"/>
  </w:style>
  <w:style w:type="paragraph" w:customStyle="1" w:styleId="1A2BF1F74A83458783299092BB384B3533">
    <w:name w:val="1A2BF1F74A83458783299092BB384B3533"/>
    <w:rsid w:val="00EE3C25"/>
  </w:style>
  <w:style w:type="paragraph" w:customStyle="1" w:styleId="F2C6F68E69244638A9287F1E9F7CD73132">
    <w:name w:val="F2C6F68E69244638A9287F1E9F7CD73132"/>
    <w:rsid w:val="00EE3C25"/>
  </w:style>
  <w:style w:type="paragraph" w:customStyle="1" w:styleId="8ED0A9D2FD6246AF838ADF8FF2C7FDDF1">
    <w:name w:val="8ED0A9D2FD6246AF838ADF8FF2C7FDDF1"/>
    <w:rsid w:val="00EE3C25"/>
  </w:style>
  <w:style w:type="paragraph" w:customStyle="1" w:styleId="4C8723F7935C4E0BB6F10BFD1B8AD8987">
    <w:name w:val="4C8723F7935C4E0BB6F10BFD1B8AD8987"/>
    <w:rsid w:val="00EE3C25"/>
  </w:style>
  <w:style w:type="paragraph" w:customStyle="1" w:styleId="F431BD68DE7A4ED0BDB5630FDDEFA3AB7">
    <w:name w:val="F431BD68DE7A4ED0BDB5630FDDEFA3AB7"/>
    <w:rsid w:val="00EE3C25"/>
  </w:style>
  <w:style w:type="paragraph" w:customStyle="1" w:styleId="130736C6B35E4D5F8207FD29B2718F104">
    <w:name w:val="130736C6B35E4D5F8207FD29B2718F104"/>
    <w:rsid w:val="00EE3C25"/>
  </w:style>
  <w:style w:type="paragraph" w:customStyle="1" w:styleId="7AC67FE8148446B8B5288253B1DA7EF54">
    <w:name w:val="7AC67FE8148446B8B5288253B1DA7EF54"/>
    <w:rsid w:val="00EE3C25"/>
  </w:style>
  <w:style w:type="paragraph" w:customStyle="1" w:styleId="00D5857A3CB144D6B4C588988CF2EC183">
    <w:name w:val="00D5857A3CB144D6B4C588988CF2EC183"/>
    <w:rsid w:val="00EE3C25"/>
  </w:style>
  <w:style w:type="paragraph" w:customStyle="1" w:styleId="7AAB9CDBB7204527824C3E265B77FFF04">
    <w:name w:val="7AAB9CDBB7204527824C3E265B77FFF04"/>
    <w:rsid w:val="00EE3C25"/>
  </w:style>
  <w:style w:type="paragraph" w:customStyle="1" w:styleId="59C6F8E448E1457C9D8EB51965E9D9C04">
    <w:name w:val="59C6F8E448E1457C9D8EB51965E9D9C04"/>
    <w:rsid w:val="00EE3C25"/>
  </w:style>
  <w:style w:type="paragraph" w:customStyle="1" w:styleId="354A9DB042F441A4B1CD06F63206E2664">
    <w:name w:val="354A9DB042F441A4B1CD06F63206E2664"/>
    <w:rsid w:val="00EE3C25"/>
  </w:style>
  <w:style w:type="paragraph" w:customStyle="1" w:styleId="27655E7819AF4217A770708FA4071C184">
    <w:name w:val="27655E7819AF4217A770708FA4071C184"/>
    <w:rsid w:val="00EE3C25"/>
  </w:style>
  <w:style w:type="paragraph" w:customStyle="1" w:styleId="6A041011D6DC400897008D49E879EBD859">
    <w:name w:val="6A041011D6DC400897008D49E879EBD859"/>
    <w:rsid w:val="00EE3C25"/>
  </w:style>
  <w:style w:type="paragraph" w:customStyle="1" w:styleId="DF64F8F03C48436B90028EBE2CB013AF20">
    <w:name w:val="DF64F8F03C48436B90028EBE2CB013AF20"/>
    <w:rsid w:val="00EE3C25"/>
  </w:style>
  <w:style w:type="paragraph" w:customStyle="1" w:styleId="59F2F6AE73EA43BBA38650DFE4241C12">
    <w:name w:val="59F2F6AE73EA43BBA38650DFE4241C12"/>
    <w:rsid w:val="00EE3C25"/>
  </w:style>
  <w:style w:type="paragraph" w:customStyle="1" w:styleId="903D97251EF74257B02AE48C793018FC">
    <w:name w:val="903D97251EF74257B02AE48C793018FC"/>
    <w:rsid w:val="00EE3C25"/>
  </w:style>
  <w:style w:type="paragraph" w:customStyle="1" w:styleId="BC453328B289457E85F442AC9BC9E2BE26">
    <w:name w:val="BC453328B289457E85F442AC9BC9E2BE26"/>
    <w:rsid w:val="00771C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6">
    <w:name w:val="CD2FF0F747E14E37AFCB0C5D5F93D07F26"/>
    <w:rsid w:val="00771C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6">
    <w:name w:val="74D0092DC1E64021B2E0CF3514FC171326"/>
    <w:rsid w:val="00771C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2">
    <w:name w:val="A8586A081C5D493D964EA4A74513CE0132"/>
    <w:rsid w:val="00771C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6">
    <w:name w:val="2BF7280E408F4616B8847305BD36EB7826"/>
    <w:rsid w:val="00771C9F"/>
  </w:style>
  <w:style w:type="paragraph" w:customStyle="1" w:styleId="74CE54A463D646EAABD9022A4D60F10026">
    <w:name w:val="74CE54A463D646EAABD9022A4D60F10026"/>
    <w:rsid w:val="00771C9F"/>
  </w:style>
  <w:style w:type="paragraph" w:customStyle="1" w:styleId="4E3F42C15450449BB6E92919200D24EC35">
    <w:name w:val="4E3F42C15450449BB6E92919200D24EC35"/>
    <w:rsid w:val="00771C9F"/>
  </w:style>
  <w:style w:type="paragraph" w:customStyle="1" w:styleId="1A2BF1F74A83458783299092BB384B3534">
    <w:name w:val="1A2BF1F74A83458783299092BB384B3534"/>
    <w:rsid w:val="00771C9F"/>
  </w:style>
  <w:style w:type="paragraph" w:customStyle="1" w:styleId="F2C6F68E69244638A9287F1E9F7CD73133">
    <w:name w:val="F2C6F68E69244638A9287F1E9F7CD73133"/>
    <w:rsid w:val="00771C9F"/>
  </w:style>
  <w:style w:type="paragraph" w:customStyle="1" w:styleId="903D97251EF74257B02AE48C793018FC1">
    <w:name w:val="903D97251EF74257B02AE48C793018FC1"/>
    <w:rsid w:val="00771C9F"/>
  </w:style>
  <w:style w:type="paragraph" w:customStyle="1" w:styleId="4C8723F7935C4E0BB6F10BFD1B8AD8988">
    <w:name w:val="4C8723F7935C4E0BB6F10BFD1B8AD8988"/>
    <w:rsid w:val="00771C9F"/>
  </w:style>
  <w:style w:type="paragraph" w:customStyle="1" w:styleId="F431BD68DE7A4ED0BDB5630FDDEFA3AB8">
    <w:name w:val="F431BD68DE7A4ED0BDB5630FDDEFA3AB8"/>
    <w:rsid w:val="00771C9F"/>
  </w:style>
  <w:style w:type="paragraph" w:customStyle="1" w:styleId="130736C6B35E4D5F8207FD29B2718F105">
    <w:name w:val="130736C6B35E4D5F8207FD29B2718F105"/>
    <w:rsid w:val="00771C9F"/>
  </w:style>
  <w:style w:type="paragraph" w:customStyle="1" w:styleId="7AC67FE8148446B8B5288253B1DA7EF55">
    <w:name w:val="7AC67FE8148446B8B5288253B1DA7EF55"/>
    <w:rsid w:val="00771C9F"/>
  </w:style>
  <w:style w:type="paragraph" w:customStyle="1" w:styleId="00D5857A3CB144D6B4C588988CF2EC184">
    <w:name w:val="00D5857A3CB144D6B4C588988CF2EC184"/>
    <w:rsid w:val="00771C9F"/>
  </w:style>
  <w:style w:type="paragraph" w:customStyle="1" w:styleId="7AAB9CDBB7204527824C3E265B77FFF05">
    <w:name w:val="7AAB9CDBB7204527824C3E265B77FFF05"/>
    <w:rsid w:val="00771C9F"/>
  </w:style>
  <w:style w:type="paragraph" w:customStyle="1" w:styleId="59C6F8E448E1457C9D8EB51965E9D9C05">
    <w:name w:val="59C6F8E448E1457C9D8EB51965E9D9C05"/>
    <w:rsid w:val="00771C9F"/>
  </w:style>
  <w:style w:type="paragraph" w:customStyle="1" w:styleId="354A9DB042F441A4B1CD06F63206E2665">
    <w:name w:val="354A9DB042F441A4B1CD06F63206E2665"/>
    <w:rsid w:val="00771C9F"/>
  </w:style>
  <w:style w:type="paragraph" w:customStyle="1" w:styleId="27655E7819AF4217A770708FA4071C185">
    <w:name w:val="27655E7819AF4217A770708FA4071C185"/>
    <w:rsid w:val="00771C9F"/>
  </w:style>
  <w:style w:type="paragraph" w:customStyle="1" w:styleId="6A041011D6DC400897008D49E879EBD860">
    <w:name w:val="6A041011D6DC400897008D49E879EBD860"/>
    <w:rsid w:val="00771C9F"/>
  </w:style>
  <w:style w:type="paragraph" w:customStyle="1" w:styleId="DF64F8F03C48436B90028EBE2CB013AF21">
    <w:name w:val="DF64F8F03C48436B90028EBE2CB013AF21"/>
    <w:rsid w:val="00771C9F"/>
  </w:style>
  <w:style w:type="paragraph" w:customStyle="1" w:styleId="89160507DDB64DCDB01CF36F1E29B778">
    <w:name w:val="89160507DDB64DCDB01CF36F1E29B778"/>
    <w:rsid w:val="00771C9F"/>
  </w:style>
  <w:style w:type="paragraph" w:customStyle="1" w:styleId="811A066F8CA04D03BAB4C7F0FCCE8536">
    <w:name w:val="811A066F8CA04D03BAB4C7F0FCCE8536"/>
    <w:rsid w:val="00771C9F"/>
  </w:style>
  <w:style w:type="paragraph" w:customStyle="1" w:styleId="38F5B0BA8F1A459390717E43C7A9B058">
    <w:name w:val="38F5B0BA8F1A459390717E43C7A9B058"/>
    <w:rsid w:val="00771C9F"/>
  </w:style>
  <w:style w:type="paragraph" w:customStyle="1" w:styleId="A1970DF55512431FA2BB77E032371792">
    <w:name w:val="A1970DF55512431FA2BB77E032371792"/>
    <w:rsid w:val="00771C9F"/>
  </w:style>
  <w:style w:type="paragraph" w:customStyle="1" w:styleId="F4E76E65108246A39B4803C3CEFDF8ED">
    <w:name w:val="F4E76E65108246A39B4803C3CEFDF8ED"/>
    <w:rsid w:val="00771C9F"/>
  </w:style>
  <w:style w:type="paragraph" w:customStyle="1" w:styleId="8F29A32A5D05426CA8055C5AB3CC2518">
    <w:name w:val="8F29A32A5D05426CA8055C5AB3CC2518"/>
    <w:rsid w:val="00771C9F"/>
  </w:style>
  <w:style w:type="paragraph" w:customStyle="1" w:styleId="BC453328B289457E85F442AC9BC9E2BE27">
    <w:name w:val="BC453328B289457E85F442AC9BC9E2BE27"/>
    <w:rsid w:val="00504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7">
    <w:name w:val="CD2FF0F747E14E37AFCB0C5D5F93D07F27"/>
    <w:rsid w:val="00504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7">
    <w:name w:val="74D0092DC1E64021B2E0CF3514FC171327"/>
    <w:rsid w:val="00504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3">
    <w:name w:val="A8586A081C5D493D964EA4A74513CE0133"/>
    <w:rsid w:val="00504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7">
    <w:name w:val="2BF7280E408F4616B8847305BD36EB7827"/>
    <w:rsid w:val="00504AD7"/>
  </w:style>
  <w:style w:type="paragraph" w:customStyle="1" w:styleId="74CE54A463D646EAABD9022A4D60F10027">
    <w:name w:val="74CE54A463D646EAABD9022A4D60F10027"/>
    <w:rsid w:val="00504AD7"/>
  </w:style>
  <w:style w:type="paragraph" w:customStyle="1" w:styleId="4E3F42C15450449BB6E92919200D24EC36">
    <w:name w:val="4E3F42C15450449BB6E92919200D24EC36"/>
    <w:rsid w:val="00504AD7"/>
  </w:style>
  <w:style w:type="paragraph" w:customStyle="1" w:styleId="1A2BF1F74A83458783299092BB384B3535">
    <w:name w:val="1A2BF1F74A83458783299092BB384B3535"/>
    <w:rsid w:val="00504AD7"/>
  </w:style>
  <w:style w:type="paragraph" w:customStyle="1" w:styleId="F2C6F68E69244638A9287F1E9F7CD73134">
    <w:name w:val="F2C6F68E69244638A9287F1E9F7CD73134"/>
    <w:rsid w:val="00504AD7"/>
  </w:style>
  <w:style w:type="paragraph" w:customStyle="1" w:styleId="903D97251EF74257B02AE48C793018FC2">
    <w:name w:val="903D97251EF74257B02AE48C793018FC2"/>
    <w:rsid w:val="00504AD7"/>
  </w:style>
  <w:style w:type="paragraph" w:customStyle="1" w:styleId="4C8723F7935C4E0BB6F10BFD1B8AD8989">
    <w:name w:val="4C8723F7935C4E0BB6F10BFD1B8AD8989"/>
    <w:rsid w:val="00504AD7"/>
  </w:style>
  <w:style w:type="paragraph" w:customStyle="1" w:styleId="F431BD68DE7A4ED0BDB5630FDDEFA3AB9">
    <w:name w:val="F431BD68DE7A4ED0BDB5630FDDEFA3AB9"/>
    <w:rsid w:val="00504AD7"/>
  </w:style>
  <w:style w:type="paragraph" w:customStyle="1" w:styleId="130736C6B35E4D5F8207FD29B2718F106">
    <w:name w:val="130736C6B35E4D5F8207FD29B2718F106"/>
    <w:rsid w:val="00504AD7"/>
  </w:style>
  <w:style w:type="paragraph" w:customStyle="1" w:styleId="7AC67FE8148446B8B5288253B1DA7EF56">
    <w:name w:val="7AC67FE8148446B8B5288253B1DA7EF56"/>
    <w:rsid w:val="00504AD7"/>
  </w:style>
  <w:style w:type="paragraph" w:customStyle="1" w:styleId="F4E76E65108246A39B4803C3CEFDF8ED1">
    <w:name w:val="F4E76E65108246A39B4803C3CEFDF8ED1"/>
    <w:rsid w:val="00504AD7"/>
  </w:style>
  <w:style w:type="paragraph" w:customStyle="1" w:styleId="38F5B0BA8F1A459390717E43C7A9B0581">
    <w:name w:val="38F5B0BA8F1A459390717E43C7A9B0581"/>
    <w:rsid w:val="00504AD7"/>
  </w:style>
  <w:style w:type="paragraph" w:customStyle="1" w:styleId="A1970DF55512431FA2BB77E0323717921">
    <w:name w:val="A1970DF55512431FA2BB77E0323717921"/>
    <w:rsid w:val="00504AD7"/>
  </w:style>
  <w:style w:type="paragraph" w:customStyle="1" w:styleId="8F29A32A5D05426CA8055C5AB3CC25181">
    <w:name w:val="8F29A32A5D05426CA8055C5AB3CC25181"/>
    <w:rsid w:val="00504AD7"/>
  </w:style>
  <w:style w:type="paragraph" w:customStyle="1" w:styleId="7AAB9CDBB7204527824C3E265B77FFF06">
    <w:name w:val="7AAB9CDBB7204527824C3E265B77FFF06"/>
    <w:rsid w:val="00504AD7"/>
  </w:style>
  <w:style w:type="paragraph" w:customStyle="1" w:styleId="59C6F8E448E1457C9D8EB51965E9D9C06">
    <w:name w:val="59C6F8E448E1457C9D8EB51965E9D9C06"/>
    <w:rsid w:val="00504AD7"/>
  </w:style>
  <w:style w:type="paragraph" w:customStyle="1" w:styleId="354A9DB042F441A4B1CD06F63206E2666">
    <w:name w:val="354A9DB042F441A4B1CD06F63206E2666"/>
    <w:rsid w:val="00504AD7"/>
  </w:style>
  <w:style w:type="paragraph" w:customStyle="1" w:styleId="27655E7819AF4217A770708FA4071C186">
    <w:name w:val="27655E7819AF4217A770708FA4071C186"/>
    <w:rsid w:val="00504AD7"/>
  </w:style>
  <w:style w:type="paragraph" w:customStyle="1" w:styleId="6A041011D6DC400897008D49E879EBD861">
    <w:name w:val="6A041011D6DC400897008D49E879EBD861"/>
    <w:rsid w:val="00504AD7"/>
  </w:style>
  <w:style w:type="paragraph" w:customStyle="1" w:styleId="DF64F8F03C48436B90028EBE2CB013AF22">
    <w:name w:val="DF64F8F03C48436B90028EBE2CB013AF22"/>
    <w:rsid w:val="00504AD7"/>
  </w:style>
  <w:style w:type="paragraph" w:customStyle="1" w:styleId="BC453328B289457E85F442AC9BC9E2BE28">
    <w:name w:val="BC453328B289457E85F442AC9BC9E2BE28"/>
    <w:rsid w:val="00202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8">
    <w:name w:val="CD2FF0F747E14E37AFCB0C5D5F93D07F28"/>
    <w:rsid w:val="00202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8">
    <w:name w:val="74D0092DC1E64021B2E0CF3514FC171328"/>
    <w:rsid w:val="00202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4">
    <w:name w:val="A8586A081C5D493D964EA4A74513CE0134"/>
    <w:rsid w:val="00202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8">
    <w:name w:val="2BF7280E408F4616B8847305BD36EB7828"/>
    <w:rsid w:val="00202BD7"/>
  </w:style>
  <w:style w:type="paragraph" w:customStyle="1" w:styleId="74CE54A463D646EAABD9022A4D60F10028">
    <w:name w:val="74CE54A463D646EAABD9022A4D60F10028"/>
    <w:rsid w:val="00202BD7"/>
  </w:style>
  <w:style w:type="paragraph" w:customStyle="1" w:styleId="4E3F42C15450449BB6E92919200D24EC37">
    <w:name w:val="4E3F42C15450449BB6E92919200D24EC37"/>
    <w:rsid w:val="00202BD7"/>
  </w:style>
  <w:style w:type="paragraph" w:customStyle="1" w:styleId="1A2BF1F74A83458783299092BB384B3536">
    <w:name w:val="1A2BF1F74A83458783299092BB384B3536"/>
    <w:rsid w:val="00202BD7"/>
  </w:style>
  <w:style w:type="paragraph" w:customStyle="1" w:styleId="F2C6F68E69244638A9287F1E9F7CD73135">
    <w:name w:val="F2C6F68E69244638A9287F1E9F7CD73135"/>
    <w:rsid w:val="00202BD7"/>
  </w:style>
  <w:style w:type="paragraph" w:customStyle="1" w:styleId="903D97251EF74257B02AE48C793018FC3">
    <w:name w:val="903D97251EF74257B02AE48C793018FC3"/>
    <w:rsid w:val="00202BD7"/>
  </w:style>
  <w:style w:type="paragraph" w:customStyle="1" w:styleId="4C8723F7935C4E0BB6F10BFD1B8AD89810">
    <w:name w:val="4C8723F7935C4E0BB6F10BFD1B8AD89810"/>
    <w:rsid w:val="00202BD7"/>
  </w:style>
  <w:style w:type="paragraph" w:customStyle="1" w:styleId="F431BD68DE7A4ED0BDB5630FDDEFA3AB10">
    <w:name w:val="F431BD68DE7A4ED0BDB5630FDDEFA3AB10"/>
    <w:rsid w:val="00202BD7"/>
  </w:style>
  <w:style w:type="paragraph" w:customStyle="1" w:styleId="130736C6B35E4D5F8207FD29B2718F107">
    <w:name w:val="130736C6B35E4D5F8207FD29B2718F107"/>
    <w:rsid w:val="00202BD7"/>
  </w:style>
  <w:style w:type="paragraph" w:customStyle="1" w:styleId="7AC67FE8148446B8B5288253B1DA7EF57">
    <w:name w:val="7AC67FE8148446B8B5288253B1DA7EF57"/>
    <w:rsid w:val="00202BD7"/>
  </w:style>
  <w:style w:type="paragraph" w:customStyle="1" w:styleId="F4E76E65108246A39B4803C3CEFDF8ED2">
    <w:name w:val="F4E76E65108246A39B4803C3CEFDF8ED2"/>
    <w:rsid w:val="00202BD7"/>
  </w:style>
  <w:style w:type="paragraph" w:customStyle="1" w:styleId="38F5B0BA8F1A459390717E43C7A9B0582">
    <w:name w:val="38F5B0BA8F1A459390717E43C7A9B0582"/>
    <w:rsid w:val="00202BD7"/>
  </w:style>
  <w:style w:type="paragraph" w:customStyle="1" w:styleId="A1970DF55512431FA2BB77E0323717922">
    <w:name w:val="A1970DF55512431FA2BB77E0323717922"/>
    <w:rsid w:val="00202BD7"/>
  </w:style>
  <w:style w:type="paragraph" w:customStyle="1" w:styleId="8F29A32A5D05426CA8055C5AB3CC25182">
    <w:name w:val="8F29A32A5D05426CA8055C5AB3CC25182"/>
    <w:rsid w:val="00202BD7"/>
  </w:style>
  <w:style w:type="paragraph" w:customStyle="1" w:styleId="7AAB9CDBB7204527824C3E265B77FFF07">
    <w:name w:val="7AAB9CDBB7204527824C3E265B77FFF07"/>
    <w:rsid w:val="00202BD7"/>
  </w:style>
  <w:style w:type="paragraph" w:customStyle="1" w:styleId="59C6F8E448E1457C9D8EB51965E9D9C07">
    <w:name w:val="59C6F8E448E1457C9D8EB51965E9D9C07"/>
    <w:rsid w:val="00202BD7"/>
  </w:style>
  <w:style w:type="paragraph" w:customStyle="1" w:styleId="354A9DB042F441A4B1CD06F63206E2667">
    <w:name w:val="354A9DB042F441A4B1CD06F63206E2667"/>
    <w:rsid w:val="00202BD7"/>
  </w:style>
  <w:style w:type="paragraph" w:customStyle="1" w:styleId="27655E7819AF4217A770708FA4071C187">
    <w:name w:val="27655E7819AF4217A770708FA4071C187"/>
    <w:rsid w:val="00202BD7"/>
  </w:style>
  <w:style w:type="paragraph" w:customStyle="1" w:styleId="6A041011D6DC400897008D49E879EBD862">
    <w:name w:val="6A041011D6DC400897008D49E879EBD862"/>
    <w:rsid w:val="00202BD7"/>
  </w:style>
  <w:style w:type="paragraph" w:customStyle="1" w:styleId="DF64F8F03C48436B90028EBE2CB013AF23">
    <w:name w:val="DF64F8F03C48436B90028EBE2CB013AF23"/>
    <w:rsid w:val="00202BD7"/>
  </w:style>
  <w:style w:type="paragraph" w:customStyle="1" w:styleId="BC453328B289457E85F442AC9BC9E2BE29">
    <w:name w:val="BC453328B289457E85F442AC9BC9E2BE29"/>
    <w:rsid w:val="00C01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29">
    <w:name w:val="CD2FF0F747E14E37AFCB0C5D5F93D07F29"/>
    <w:rsid w:val="00C01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29">
    <w:name w:val="74D0092DC1E64021B2E0CF3514FC171329"/>
    <w:rsid w:val="00C01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5">
    <w:name w:val="A8586A081C5D493D964EA4A74513CE0135"/>
    <w:rsid w:val="00C014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29">
    <w:name w:val="2BF7280E408F4616B8847305BD36EB7829"/>
    <w:rsid w:val="00C01406"/>
  </w:style>
  <w:style w:type="paragraph" w:customStyle="1" w:styleId="74CE54A463D646EAABD9022A4D60F10029">
    <w:name w:val="74CE54A463D646EAABD9022A4D60F10029"/>
    <w:rsid w:val="00C01406"/>
  </w:style>
  <w:style w:type="paragraph" w:customStyle="1" w:styleId="4E3F42C15450449BB6E92919200D24EC38">
    <w:name w:val="4E3F42C15450449BB6E92919200D24EC38"/>
    <w:rsid w:val="00C01406"/>
  </w:style>
  <w:style w:type="paragraph" w:customStyle="1" w:styleId="1A2BF1F74A83458783299092BB384B3537">
    <w:name w:val="1A2BF1F74A83458783299092BB384B3537"/>
    <w:rsid w:val="00C01406"/>
  </w:style>
  <w:style w:type="paragraph" w:customStyle="1" w:styleId="F2C6F68E69244638A9287F1E9F7CD73136">
    <w:name w:val="F2C6F68E69244638A9287F1E9F7CD73136"/>
    <w:rsid w:val="00C01406"/>
  </w:style>
  <w:style w:type="paragraph" w:customStyle="1" w:styleId="903D97251EF74257B02AE48C793018FC4">
    <w:name w:val="903D97251EF74257B02AE48C793018FC4"/>
    <w:rsid w:val="00C01406"/>
  </w:style>
  <w:style w:type="paragraph" w:customStyle="1" w:styleId="4C8723F7935C4E0BB6F10BFD1B8AD89811">
    <w:name w:val="4C8723F7935C4E0BB6F10BFD1B8AD89811"/>
    <w:rsid w:val="00C01406"/>
  </w:style>
  <w:style w:type="paragraph" w:customStyle="1" w:styleId="F431BD68DE7A4ED0BDB5630FDDEFA3AB11">
    <w:name w:val="F431BD68DE7A4ED0BDB5630FDDEFA3AB11"/>
    <w:rsid w:val="00C01406"/>
  </w:style>
  <w:style w:type="paragraph" w:customStyle="1" w:styleId="130736C6B35E4D5F8207FD29B2718F108">
    <w:name w:val="130736C6B35E4D5F8207FD29B2718F108"/>
    <w:rsid w:val="00C01406"/>
  </w:style>
  <w:style w:type="paragraph" w:customStyle="1" w:styleId="7AC67FE8148446B8B5288253B1DA7EF58">
    <w:name w:val="7AC67FE8148446B8B5288253B1DA7EF58"/>
    <w:rsid w:val="00C01406"/>
  </w:style>
  <w:style w:type="paragraph" w:customStyle="1" w:styleId="F4E76E65108246A39B4803C3CEFDF8ED3">
    <w:name w:val="F4E76E65108246A39B4803C3CEFDF8ED3"/>
    <w:rsid w:val="00C01406"/>
  </w:style>
  <w:style w:type="paragraph" w:customStyle="1" w:styleId="38F5B0BA8F1A459390717E43C7A9B0583">
    <w:name w:val="38F5B0BA8F1A459390717E43C7A9B0583"/>
    <w:rsid w:val="00C01406"/>
  </w:style>
  <w:style w:type="paragraph" w:customStyle="1" w:styleId="A1970DF55512431FA2BB77E0323717923">
    <w:name w:val="A1970DF55512431FA2BB77E0323717923"/>
    <w:rsid w:val="00C01406"/>
  </w:style>
  <w:style w:type="paragraph" w:customStyle="1" w:styleId="8F29A32A5D05426CA8055C5AB3CC25183">
    <w:name w:val="8F29A32A5D05426CA8055C5AB3CC25183"/>
    <w:rsid w:val="00C01406"/>
  </w:style>
  <w:style w:type="paragraph" w:customStyle="1" w:styleId="7AAB9CDBB7204527824C3E265B77FFF08">
    <w:name w:val="7AAB9CDBB7204527824C3E265B77FFF08"/>
    <w:rsid w:val="00C01406"/>
  </w:style>
  <w:style w:type="paragraph" w:customStyle="1" w:styleId="59C6F8E448E1457C9D8EB51965E9D9C08">
    <w:name w:val="59C6F8E448E1457C9D8EB51965E9D9C08"/>
    <w:rsid w:val="00C01406"/>
  </w:style>
  <w:style w:type="paragraph" w:customStyle="1" w:styleId="354A9DB042F441A4B1CD06F63206E2668">
    <w:name w:val="354A9DB042F441A4B1CD06F63206E2668"/>
    <w:rsid w:val="00C01406"/>
  </w:style>
  <w:style w:type="paragraph" w:customStyle="1" w:styleId="27655E7819AF4217A770708FA4071C188">
    <w:name w:val="27655E7819AF4217A770708FA4071C188"/>
    <w:rsid w:val="00C01406"/>
  </w:style>
  <w:style w:type="paragraph" w:customStyle="1" w:styleId="6A041011D6DC400897008D49E879EBD863">
    <w:name w:val="6A041011D6DC400897008D49E879EBD863"/>
    <w:rsid w:val="00C01406"/>
  </w:style>
  <w:style w:type="paragraph" w:customStyle="1" w:styleId="DF64F8F03C48436B90028EBE2CB013AF24">
    <w:name w:val="DF64F8F03C48436B90028EBE2CB013AF24"/>
    <w:rsid w:val="00C01406"/>
  </w:style>
  <w:style w:type="paragraph" w:customStyle="1" w:styleId="BC453328B289457E85F442AC9BC9E2BE30">
    <w:name w:val="BC453328B289457E85F442AC9BC9E2BE30"/>
    <w:rsid w:val="00233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D2FF0F747E14E37AFCB0C5D5F93D07F30">
    <w:name w:val="CD2FF0F747E14E37AFCB0C5D5F93D07F30"/>
    <w:rsid w:val="00233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74D0092DC1E64021B2E0CF3514FC171330">
    <w:name w:val="74D0092DC1E64021B2E0CF3514FC171330"/>
    <w:rsid w:val="00233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8586A081C5D493D964EA4A74513CE0136">
    <w:name w:val="A8586A081C5D493D964EA4A74513CE0136"/>
    <w:rsid w:val="00233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F7280E408F4616B8847305BD36EB7830">
    <w:name w:val="2BF7280E408F4616B8847305BD36EB7830"/>
    <w:rsid w:val="00233A1A"/>
  </w:style>
  <w:style w:type="paragraph" w:customStyle="1" w:styleId="74CE54A463D646EAABD9022A4D60F10030">
    <w:name w:val="74CE54A463D646EAABD9022A4D60F10030"/>
    <w:rsid w:val="00233A1A"/>
  </w:style>
  <w:style w:type="paragraph" w:customStyle="1" w:styleId="4E3F42C15450449BB6E92919200D24EC39">
    <w:name w:val="4E3F42C15450449BB6E92919200D24EC39"/>
    <w:rsid w:val="00233A1A"/>
  </w:style>
  <w:style w:type="paragraph" w:customStyle="1" w:styleId="1A2BF1F74A83458783299092BB384B3538">
    <w:name w:val="1A2BF1F74A83458783299092BB384B3538"/>
    <w:rsid w:val="00233A1A"/>
  </w:style>
  <w:style w:type="paragraph" w:customStyle="1" w:styleId="F2C6F68E69244638A9287F1E9F7CD73137">
    <w:name w:val="F2C6F68E69244638A9287F1E9F7CD73137"/>
    <w:rsid w:val="00233A1A"/>
  </w:style>
  <w:style w:type="paragraph" w:customStyle="1" w:styleId="903D97251EF74257B02AE48C793018FC5">
    <w:name w:val="903D97251EF74257B02AE48C793018FC5"/>
    <w:rsid w:val="00233A1A"/>
  </w:style>
  <w:style w:type="paragraph" w:customStyle="1" w:styleId="4C8723F7935C4E0BB6F10BFD1B8AD89812">
    <w:name w:val="4C8723F7935C4E0BB6F10BFD1B8AD89812"/>
    <w:rsid w:val="00233A1A"/>
  </w:style>
  <w:style w:type="paragraph" w:customStyle="1" w:styleId="F431BD68DE7A4ED0BDB5630FDDEFA3AB12">
    <w:name w:val="F431BD68DE7A4ED0BDB5630FDDEFA3AB12"/>
    <w:rsid w:val="00233A1A"/>
  </w:style>
  <w:style w:type="paragraph" w:customStyle="1" w:styleId="130736C6B35E4D5F8207FD29B2718F109">
    <w:name w:val="130736C6B35E4D5F8207FD29B2718F109"/>
    <w:rsid w:val="00233A1A"/>
  </w:style>
  <w:style w:type="paragraph" w:customStyle="1" w:styleId="7AC67FE8148446B8B5288253B1DA7EF59">
    <w:name w:val="7AC67FE8148446B8B5288253B1DA7EF59"/>
    <w:rsid w:val="00233A1A"/>
  </w:style>
  <w:style w:type="paragraph" w:customStyle="1" w:styleId="F4E76E65108246A39B4803C3CEFDF8ED4">
    <w:name w:val="F4E76E65108246A39B4803C3CEFDF8ED4"/>
    <w:rsid w:val="00233A1A"/>
  </w:style>
  <w:style w:type="paragraph" w:customStyle="1" w:styleId="38F5B0BA8F1A459390717E43C7A9B0584">
    <w:name w:val="38F5B0BA8F1A459390717E43C7A9B0584"/>
    <w:rsid w:val="00233A1A"/>
  </w:style>
  <w:style w:type="paragraph" w:customStyle="1" w:styleId="A1970DF55512431FA2BB77E0323717924">
    <w:name w:val="A1970DF55512431FA2BB77E0323717924"/>
    <w:rsid w:val="00233A1A"/>
  </w:style>
  <w:style w:type="paragraph" w:customStyle="1" w:styleId="8F29A32A5D05426CA8055C5AB3CC25184">
    <w:name w:val="8F29A32A5D05426CA8055C5AB3CC25184"/>
    <w:rsid w:val="00233A1A"/>
  </w:style>
  <w:style w:type="paragraph" w:customStyle="1" w:styleId="7AAB9CDBB7204527824C3E265B77FFF09">
    <w:name w:val="7AAB9CDBB7204527824C3E265B77FFF09"/>
    <w:rsid w:val="00233A1A"/>
  </w:style>
  <w:style w:type="paragraph" w:customStyle="1" w:styleId="59C6F8E448E1457C9D8EB51965E9D9C09">
    <w:name w:val="59C6F8E448E1457C9D8EB51965E9D9C09"/>
    <w:rsid w:val="00233A1A"/>
  </w:style>
  <w:style w:type="paragraph" w:customStyle="1" w:styleId="354A9DB042F441A4B1CD06F63206E2669">
    <w:name w:val="354A9DB042F441A4B1CD06F63206E2669"/>
    <w:rsid w:val="00233A1A"/>
  </w:style>
  <w:style w:type="paragraph" w:customStyle="1" w:styleId="27655E7819AF4217A770708FA4071C189">
    <w:name w:val="27655E7819AF4217A770708FA4071C189"/>
    <w:rsid w:val="00233A1A"/>
  </w:style>
  <w:style w:type="paragraph" w:customStyle="1" w:styleId="6A041011D6DC400897008D49E879EBD864">
    <w:name w:val="6A041011D6DC400897008D49E879EBD864"/>
    <w:rsid w:val="00233A1A"/>
  </w:style>
  <w:style w:type="paragraph" w:customStyle="1" w:styleId="DF64F8F03C48436B90028EBE2CB013AF25">
    <w:name w:val="DF64F8F03C48436B90028EBE2CB013AF25"/>
    <w:rsid w:val="00233A1A"/>
  </w:style>
  <w:style w:type="paragraph" w:customStyle="1" w:styleId="FFF84CB2F6254DA382916C25E8871E57">
    <w:name w:val="FFF84CB2F6254DA382916C25E8871E57"/>
    <w:rsid w:val="00233A1A"/>
  </w:style>
  <w:style w:type="paragraph" w:customStyle="1" w:styleId="CD2FF0F747E14E37AFCB0C5D5F93D07F31">
    <w:name w:val="CD2FF0F747E14E37AFCB0C5D5F93D07F31"/>
    <w:rsid w:val="004612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0">
    <w:name w:val="4E3F42C15450449BB6E92919200D24EC40"/>
    <w:rsid w:val="0046120B"/>
  </w:style>
  <w:style w:type="paragraph" w:customStyle="1" w:styleId="1A2BF1F74A83458783299092BB384B3539">
    <w:name w:val="1A2BF1F74A83458783299092BB384B3539"/>
    <w:rsid w:val="0046120B"/>
  </w:style>
  <w:style w:type="paragraph" w:customStyle="1" w:styleId="F2C6F68E69244638A9287F1E9F7CD73138">
    <w:name w:val="F2C6F68E69244638A9287F1E9F7CD73138"/>
    <w:rsid w:val="0046120B"/>
  </w:style>
  <w:style w:type="paragraph" w:customStyle="1" w:styleId="FFF84CB2F6254DA382916C25E8871E571">
    <w:name w:val="FFF84CB2F6254DA382916C25E8871E571"/>
    <w:rsid w:val="0046120B"/>
  </w:style>
  <w:style w:type="paragraph" w:customStyle="1" w:styleId="6A041011D6DC400897008D49E879EBD865">
    <w:name w:val="6A041011D6DC400897008D49E879EBD865"/>
    <w:rsid w:val="0046120B"/>
  </w:style>
  <w:style w:type="paragraph" w:customStyle="1" w:styleId="DF64F8F03C48436B90028EBE2CB013AF26">
    <w:name w:val="DF64F8F03C48436B90028EBE2CB013AF26"/>
    <w:rsid w:val="0046120B"/>
  </w:style>
  <w:style w:type="paragraph" w:customStyle="1" w:styleId="CD2FF0F747E14E37AFCB0C5D5F93D07F32">
    <w:name w:val="CD2FF0F747E14E37AFCB0C5D5F93D07F32"/>
    <w:rsid w:val="002023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1">
    <w:name w:val="4E3F42C15450449BB6E92919200D24EC41"/>
    <w:rsid w:val="002023A1"/>
  </w:style>
  <w:style w:type="paragraph" w:customStyle="1" w:styleId="1A2BF1F74A83458783299092BB384B3540">
    <w:name w:val="1A2BF1F74A83458783299092BB384B3540"/>
    <w:rsid w:val="002023A1"/>
  </w:style>
  <w:style w:type="paragraph" w:customStyle="1" w:styleId="F2C6F68E69244638A9287F1E9F7CD73139">
    <w:name w:val="F2C6F68E69244638A9287F1E9F7CD73139"/>
    <w:rsid w:val="002023A1"/>
  </w:style>
  <w:style w:type="paragraph" w:customStyle="1" w:styleId="FFF84CB2F6254DA382916C25E8871E572">
    <w:name w:val="FFF84CB2F6254DA382916C25E8871E572"/>
    <w:rsid w:val="002023A1"/>
  </w:style>
  <w:style w:type="paragraph" w:customStyle="1" w:styleId="6A041011D6DC400897008D49E879EBD866">
    <w:name w:val="6A041011D6DC400897008D49E879EBD866"/>
    <w:rsid w:val="002023A1"/>
  </w:style>
  <w:style w:type="paragraph" w:customStyle="1" w:styleId="DF64F8F03C48436B90028EBE2CB013AF27">
    <w:name w:val="DF64F8F03C48436B90028EBE2CB013AF27"/>
    <w:rsid w:val="002023A1"/>
  </w:style>
  <w:style w:type="paragraph" w:customStyle="1" w:styleId="53264EB609EE42DFA26062EC2B1D3E91">
    <w:name w:val="53264EB609EE42DFA26062EC2B1D3E91"/>
    <w:rsid w:val="001767DE"/>
  </w:style>
  <w:style w:type="paragraph" w:customStyle="1" w:styleId="8CCAE4EE57D44D39811BC99C7B4B6F21">
    <w:name w:val="8CCAE4EE57D44D39811BC99C7B4B6F21"/>
    <w:rsid w:val="001767DE"/>
  </w:style>
  <w:style w:type="paragraph" w:customStyle="1" w:styleId="CD2FF0F747E14E37AFCB0C5D5F93D07F33">
    <w:name w:val="CD2FF0F747E14E37AFCB0C5D5F93D07F33"/>
    <w:rsid w:val="001A33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2">
    <w:name w:val="4E3F42C15450449BB6E92919200D24EC42"/>
    <w:rsid w:val="001A33B8"/>
  </w:style>
  <w:style w:type="paragraph" w:customStyle="1" w:styleId="1A2BF1F74A83458783299092BB384B3541">
    <w:name w:val="1A2BF1F74A83458783299092BB384B3541"/>
    <w:rsid w:val="001A33B8"/>
  </w:style>
  <w:style w:type="paragraph" w:customStyle="1" w:styleId="F2C6F68E69244638A9287F1E9F7CD73140">
    <w:name w:val="F2C6F68E69244638A9287F1E9F7CD73140"/>
    <w:rsid w:val="001A33B8"/>
  </w:style>
  <w:style w:type="paragraph" w:customStyle="1" w:styleId="FFF84CB2F6254DA382916C25E8871E573">
    <w:name w:val="FFF84CB2F6254DA382916C25E8871E573"/>
    <w:rsid w:val="001A33B8"/>
  </w:style>
  <w:style w:type="paragraph" w:customStyle="1" w:styleId="8CCAE4EE57D44D39811BC99C7B4B6F211">
    <w:name w:val="8CCAE4EE57D44D39811BC99C7B4B6F211"/>
    <w:rsid w:val="001A33B8"/>
  </w:style>
  <w:style w:type="paragraph" w:customStyle="1" w:styleId="DF64F8F03C48436B90028EBE2CB013AF28">
    <w:name w:val="DF64F8F03C48436B90028EBE2CB013AF28"/>
    <w:rsid w:val="001A33B8"/>
  </w:style>
  <w:style w:type="paragraph" w:customStyle="1" w:styleId="C5D6163FABCD4E58A98D8FFFC0177339">
    <w:name w:val="C5D6163FABCD4E58A98D8FFFC0177339"/>
    <w:rsid w:val="0054128F"/>
  </w:style>
  <w:style w:type="paragraph" w:customStyle="1" w:styleId="E47BD06DD9194C8398828A7F991C5AB5">
    <w:name w:val="E47BD06DD9194C8398828A7F991C5AB5"/>
    <w:rsid w:val="0054128F"/>
  </w:style>
  <w:style w:type="paragraph" w:customStyle="1" w:styleId="AB68BE604DC240DCA73912C966140365">
    <w:name w:val="AB68BE604DC240DCA73912C966140365"/>
    <w:rsid w:val="0054128F"/>
  </w:style>
  <w:style w:type="paragraph" w:customStyle="1" w:styleId="3D950D91B2CC46218A6871322CCE9C2F">
    <w:name w:val="3D950D91B2CC46218A6871322CCE9C2F"/>
    <w:rsid w:val="0054128F"/>
  </w:style>
  <w:style w:type="paragraph" w:customStyle="1" w:styleId="2E8594D4A7CC4A7CABD12EA09AC7A5EC">
    <w:name w:val="2E8594D4A7CC4A7CABD12EA09AC7A5EC"/>
    <w:rsid w:val="0054128F"/>
  </w:style>
  <w:style w:type="paragraph" w:customStyle="1" w:styleId="41E81C04F3834317B1BB7305E9A46579">
    <w:name w:val="41E81C04F3834317B1BB7305E9A46579"/>
    <w:rsid w:val="0054128F"/>
  </w:style>
  <w:style w:type="paragraph" w:customStyle="1" w:styleId="CD2FF0F747E14E37AFCB0C5D5F93D07F34">
    <w:name w:val="CD2FF0F747E14E37AFCB0C5D5F93D07F34"/>
    <w:rsid w:val="005028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3">
    <w:name w:val="4E3F42C15450449BB6E92919200D24EC43"/>
    <w:rsid w:val="0050286E"/>
  </w:style>
  <w:style w:type="paragraph" w:customStyle="1" w:styleId="1A2BF1F74A83458783299092BB384B3542">
    <w:name w:val="1A2BF1F74A83458783299092BB384B3542"/>
    <w:rsid w:val="0050286E"/>
  </w:style>
  <w:style w:type="paragraph" w:customStyle="1" w:styleId="F2C6F68E69244638A9287F1E9F7CD73141">
    <w:name w:val="F2C6F68E69244638A9287F1E9F7CD73141"/>
    <w:rsid w:val="0050286E"/>
  </w:style>
  <w:style w:type="paragraph" w:customStyle="1" w:styleId="FFF84CB2F6254DA382916C25E8871E574">
    <w:name w:val="FFF84CB2F6254DA382916C25E8871E574"/>
    <w:rsid w:val="0050286E"/>
  </w:style>
  <w:style w:type="paragraph" w:customStyle="1" w:styleId="41E81C04F3834317B1BB7305E9A465791">
    <w:name w:val="41E81C04F3834317B1BB7305E9A465791"/>
    <w:rsid w:val="0050286E"/>
  </w:style>
  <w:style w:type="paragraph" w:customStyle="1" w:styleId="DF64F8F03C48436B90028EBE2CB013AF29">
    <w:name w:val="DF64F8F03C48436B90028EBE2CB013AF29"/>
    <w:rsid w:val="0050286E"/>
  </w:style>
  <w:style w:type="paragraph" w:customStyle="1" w:styleId="0E8CA0838B474BB6A26AE8883BF7D842">
    <w:name w:val="0E8CA0838B474BB6A26AE8883BF7D842"/>
    <w:rsid w:val="0050286E"/>
  </w:style>
  <w:style w:type="paragraph" w:customStyle="1" w:styleId="222375957BA3436683E0804DAD463DE6">
    <w:name w:val="222375957BA3436683E0804DAD463DE6"/>
    <w:rsid w:val="0050286E"/>
  </w:style>
  <w:style w:type="paragraph" w:customStyle="1" w:styleId="CD2FF0F747E14E37AFCB0C5D5F93D07F35">
    <w:name w:val="CD2FF0F747E14E37AFCB0C5D5F93D07F35"/>
    <w:rsid w:val="000F4B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4">
    <w:name w:val="4E3F42C15450449BB6E92919200D24EC44"/>
    <w:rsid w:val="000F4B06"/>
  </w:style>
  <w:style w:type="paragraph" w:customStyle="1" w:styleId="1A2BF1F74A83458783299092BB384B3543">
    <w:name w:val="1A2BF1F74A83458783299092BB384B3543"/>
    <w:rsid w:val="000F4B06"/>
  </w:style>
  <w:style w:type="paragraph" w:customStyle="1" w:styleId="F2C6F68E69244638A9287F1E9F7CD73142">
    <w:name w:val="F2C6F68E69244638A9287F1E9F7CD73142"/>
    <w:rsid w:val="000F4B06"/>
  </w:style>
  <w:style w:type="paragraph" w:customStyle="1" w:styleId="FFF84CB2F6254DA382916C25E8871E575">
    <w:name w:val="FFF84CB2F6254DA382916C25E8871E575"/>
    <w:rsid w:val="000F4B06"/>
  </w:style>
  <w:style w:type="paragraph" w:customStyle="1" w:styleId="222375957BA3436683E0804DAD463DE61">
    <w:name w:val="222375957BA3436683E0804DAD463DE61"/>
    <w:rsid w:val="000F4B06"/>
  </w:style>
  <w:style w:type="paragraph" w:customStyle="1" w:styleId="DF64F8F03C48436B90028EBE2CB013AF30">
    <w:name w:val="DF64F8F03C48436B90028EBE2CB013AF30"/>
    <w:rsid w:val="000F4B06"/>
  </w:style>
  <w:style w:type="paragraph" w:customStyle="1" w:styleId="46254233DCAF4D44B8297CD6BCD32947">
    <w:name w:val="46254233DCAF4D44B8297CD6BCD32947"/>
    <w:rsid w:val="000F4B06"/>
  </w:style>
  <w:style w:type="paragraph" w:customStyle="1" w:styleId="6CE3238849014FEDBACFA442039FF1F1">
    <w:name w:val="6CE3238849014FEDBACFA442039FF1F1"/>
    <w:rsid w:val="000F4B06"/>
  </w:style>
  <w:style w:type="paragraph" w:customStyle="1" w:styleId="6A4ACDD9A5E5447B9C5AF7A5A574A3C6">
    <w:name w:val="6A4ACDD9A5E5447B9C5AF7A5A574A3C6"/>
    <w:rsid w:val="000F4B06"/>
  </w:style>
  <w:style w:type="paragraph" w:customStyle="1" w:styleId="D94CEC960BDA458A824353495857EE4D">
    <w:name w:val="D94CEC960BDA458A824353495857EE4D"/>
    <w:rsid w:val="000F4B06"/>
  </w:style>
  <w:style w:type="paragraph" w:customStyle="1" w:styleId="606D1670CC5346D49A5B923A80A344FC">
    <w:name w:val="606D1670CC5346D49A5B923A80A344FC"/>
    <w:rsid w:val="000F4B06"/>
  </w:style>
  <w:style w:type="paragraph" w:customStyle="1" w:styleId="97C997D6FE954CD6B08A66C56CF4ADD9">
    <w:name w:val="97C997D6FE954CD6B08A66C56CF4ADD9"/>
    <w:rsid w:val="000F4B06"/>
  </w:style>
  <w:style w:type="paragraph" w:customStyle="1" w:styleId="0B344FEB096D4C3A8CBF6F0AACA36D21">
    <w:name w:val="0B344FEB096D4C3A8CBF6F0AACA36D21"/>
    <w:rsid w:val="000F4B06"/>
  </w:style>
  <w:style w:type="paragraph" w:customStyle="1" w:styleId="53A284A0D3FC40B1A97DB03F0826A670">
    <w:name w:val="53A284A0D3FC40B1A97DB03F0826A670"/>
    <w:rsid w:val="000F4B06"/>
  </w:style>
  <w:style w:type="paragraph" w:customStyle="1" w:styleId="BE9B59CEED0E4649B2443C58307C0CCD">
    <w:name w:val="BE9B59CEED0E4649B2443C58307C0CCD"/>
    <w:rsid w:val="000F4B06"/>
  </w:style>
  <w:style w:type="paragraph" w:customStyle="1" w:styleId="CD2FF0F747E14E37AFCB0C5D5F93D07F36">
    <w:name w:val="CD2FF0F747E14E37AFCB0C5D5F93D07F36"/>
    <w:rsid w:val="007B64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5">
    <w:name w:val="4E3F42C15450449BB6E92919200D24EC45"/>
    <w:rsid w:val="007B6434"/>
  </w:style>
  <w:style w:type="paragraph" w:customStyle="1" w:styleId="1A2BF1F74A83458783299092BB384B3544">
    <w:name w:val="1A2BF1F74A83458783299092BB384B3544"/>
    <w:rsid w:val="007B6434"/>
  </w:style>
  <w:style w:type="paragraph" w:customStyle="1" w:styleId="F2C6F68E69244638A9287F1E9F7CD73143">
    <w:name w:val="F2C6F68E69244638A9287F1E9F7CD73143"/>
    <w:rsid w:val="007B6434"/>
  </w:style>
  <w:style w:type="paragraph" w:customStyle="1" w:styleId="FFF84CB2F6254DA382916C25E8871E576">
    <w:name w:val="FFF84CB2F6254DA382916C25E8871E576"/>
    <w:rsid w:val="007B6434"/>
  </w:style>
  <w:style w:type="paragraph" w:customStyle="1" w:styleId="97C997D6FE954CD6B08A66C56CF4ADD91">
    <w:name w:val="97C997D6FE954CD6B08A66C56CF4ADD91"/>
    <w:rsid w:val="007B6434"/>
  </w:style>
  <w:style w:type="paragraph" w:customStyle="1" w:styleId="DF64F8F03C48436B90028EBE2CB013AF31">
    <w:name w:val="DF64F8F03C48436B90028EBE2CB013AF31"/>
    <w:rsid w:val="007B6434"/>
  </w:style>
  <w:style w:type="paragraph" w:customStyle="1" w:styleId="DD79AA3C35014EAC9B5AEB1AC9EDED99">
    <w:name w:val="DD79AA3C35014EAC9B5AEB1AC9EDED99"/>
    <w:rsid w:val="007B6434"/>
  </w:style>
  <w:style w:type="paragraph" w:customStyle="1" w:styleId="13F1CA6F15E348A682204E20E8202EBC">
    <w:name w:val="13F1CA6F15E348A682204E20E8202EBC"/>
    <w:rsid w:val="007B6434"/>
  </w:style>
  <w:style w:type="paragraph" w:customStyle="1" w:styleId="CD2FF0F747E14E37AFCB0C5D5F93D07F37">
    <w:name w:val="CD2FF0F747E14E37AFCB0C5D5F93D07F37"/>
    <w:rsid w:val="00683D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6">
    <w:name w:val="4E3F42C15450449BB6E92919200D24EC46"/>
    <w:rsid w:val="00683D01"/>
  </w:style>
  <w:style w:type="paragraph" w:customStyle="1" w:styleId="1A2BF1F74A83458783299092BB384B3545">
    <w:name w:val="1A2BF1F74A83458783299092BB384B3545"/>
    <w:rsid w:val="00683D01"/>
  </w:style>
  <w:style w:type="paragraph" w:customStyle="1" w:styleId="F2C6F68E69244638A9287F1E9F7CD73144">
    <w:name w:val="F2C6F68E69244638A9287F1E9F7CD73144"/>
    <w:rsid w:val="00683D01"/>
  </w:style>
  <w:style w:type="paragraph" w:customStyle="1" w:styleId="FFF84CB2F6254DA382916C25E8871E577">
    <w:name w:val="FFF84CB2F6254DA382916C25E8871E577"/>
    <w:rsid w:val="00683D01"/>
  </w:style>
  <w:style w:type="paragraph" w:customStyle="1" w:styleId="13F1CA6F15E348A682204E20E8202EBC1">
    <w:name w:val="13F1CA6F15E348A682204E20E8202EBC1"/>
    <w:rsid w:val="00683D01"/>
  </w:style>
  <w:style w:type="paragraph" w:customStyle="1" w:styleId="DF64F8F03C48436B90028EBE2CB013AF32">
    <w:name w:val="DF64F8F03C48436B90028EBE2CB013AF32"/>
    <w:rsid w:val="00683D01"/>
  </w:style>
  <w:style w:type="paragraph" w:customStyle="1" w:styleId="CD2FF0F747E14E37AFCB0C5D5F93D07F38">
    <w:name w:val="CD2FF0F747E14E37AFCB0C5D5F93D07F38"/>
    <w:rsid w:val="004960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7">
    <w:name w:val="4E3F42C15450449BB6E92919200D24EC47"/>
    <w:rsid w:val="004960E0"/>
  </w:style>
  <w:style w:type="paragraph" w:customStyle="1" w:styleId="1A2BF1F74A83458783299092BB384B3546">
    <w:name w:val="1A2BF1F74A83458783299092BB384B3546"/>
    <w:rsid w:val="004960E0"/>
  </w:style>
  <w:style w:type="paragraph" w:customStyle="1" w:styleId="F2C6F68E69244638A9287F1E9F7CD73145">
    <w:name w:val="F2C6F68E69244638A9287F1E9F7CD73145"/>
    <w:rsid w:val="004960E0"/>
  </w:style>
  <w:style w:type="paragraph" w:customStyle="1" w:styleId="FFF84CB2F6254DA382916C25E8871E578">
    <w:name w:val="FFF84CB2F6254DA382916C25E8871E578"/>
    <w:rsid w:val="004960E0"/>
  </w:style>
  <w:style w:type="paragraph" w:customStyle="1" w:styleId="13F1CA6F15E348A682204E20E8202EBC2">
    <w:name w:val="13F1CA6F15E348A682204E20E8202EBC2"/>
    <w:rsid w:val="004960E0"/>
  </w:style>
  <w:style w:type="paragraph" w:customStyle="1" w:styleId="DF64F8F03C48436B90028EBE2CB013AF33">
    <w:name w:val="DF64F8F03C48436B90028EBE2CB013AF33"/>
    <w:rsid w:val="004960E0"/>
  </w:style>
  <w:style w:type="paragraph" w:customStyle="1" w:styleId="CD2FF0F747E14E37AFCB0C5D5F93D07F39">
    <w:name w:val="CD2FF0F747E14E37AFCB0C5D5F93D07F39"/>
    <w:rsid w:val="004F24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8">
    <w:name w:val="4E3F42C15450449BB6E92919200D24EC48"/>
    <w:rsid w:val="004F24C4"/>
  </w:style>
  <w:style w:type="paragraph" w:customStyle="1" w:styleId="1A2BF1F74A83458783299092BB384B3547">
    <w:name w:val="1A2BF1F74A83458783299092BB384B3547"/>
    <w:rsid w:val="004F24C4"/>
  </w:style>
  <w:style w:type="paragraph" w:customStyle="1" w:styleId="F2C6F68E69244638A9287F1E9F7CD73146">
    <w:name w:val="F2C6F68E69244638A9287F1E9F7CD73146"/>
    <w:rsid w:val="004F24C4"/>
  </w:style>
  <w:style w:type="paragraph" w:customStyle="1" w:styleId="FFF84CB2F6254DA382916C25E8871E579">
    <w:name w:val="FFF84CB2F6254DA382916C25E8871E579"/>
    <w:rsid w:val="004F24C4"/>
  </w:style>
  <w:style w:type="paragraph" w:customStyle="1" w:styleId="13F1CA6F15E348A682204E20E8202EBC3">
    <w:name w:val="13F1CA6F15E348A682204E20E8202EBC3"/>
    <w:rsid w:val="004F24C4"/>
  </w:style>
  <w:style w:type="paragraph" w:customStyle="1" w:styleId="DF64F8F03C48436B90028EBE2CB013AF34">
    <w:name w:val="DF64F8F03C48436B90028EBE2CB013AF34"/>
    <w:rsid w:val="004F24C4"/>
  </w:style>
  <w:style w:type="paragraph" w:customStyle="1" w:styleId="CD2FF0F747E14E37AFCB0C5D5F93D07F40">
    <w:name w:val="CD2FF0F747E14E37AFCB0C5D5F93D07F40"/>
    <w:rsid w:val="00744F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49">
    <w:name w:val="4E3F42C15450449BB6E92919200D24EC49"/>
    <w:rsid w:val="00744F74"/>
  </w:style>
  <w:style w:type="paragraph" w:customStyle="1" w:styleId="1A2BF1F74A83458783299092BB384B3548">
    <w:name w:val="1A2BF1F74A83458783299092BB384B3548"/>
    <w:rsid w:val="00744F74"/>
  </w:style>
  <w:style w:type="paragraph" w:customStyle="1" w:styleId="F2C6F68E69244638A9287F1E9F7CD73147">
    <w:name w:val="F2C6F68E69244638A9287F1E9F7CD73147"/>
    <w:rsid w:val="00744F74"/>
  </w:style>
  <w:style w:type="paragraph" w:customStyle="1" w:styleId="FFF84CB2F6254DA382916C25E8871E5710">
    <w:name w:val="FFF84CB2F6254DA382916C25E8871E5710"/>
    <w:rsid w:val="00744F74"/>
  </w:style>
  <w:style w:type="paragraph" w:customStyle="1" w:styleId="13F1CA6F15E348A682204E20E8202EBC4">
    <w:name w:val="13F1CA6F15E348A682204E20E8202EBC4"/>
    <w:rsid w:val="00744F74"/>
  </w:style>
  <w:style w:type="paragraph" w:customStyle="1" w:styleId="DF64F8F03C48436B90028EBE2CB013AF35">
    <w:name w:val="DF64F8F03C48436B90028EBE2CB013AF35"/>
    <w:rsid w:val="00744F74"/>
  </w:style>
  <w:style w:type="paragraph" w:customStyle="1" w:styleId="CD2FF0F747E14E37AFCB0C5D5F93D07F41">
    <w:name w:val="CD2FF0F747E14E37AFCB0C5D5F93D07F41"/>
    <w:rsid w:val="00312C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50">
    <w:name w:val="4E3F42C15450449BB6E92919200D24EC50"/>
    <w:rsid w:val="00312C4E"/>
  </w:style>
  <w:style w:type="paragraph" w:customStyle="1" w:styleId="1A2BF1F74A83458783299092BB384B3549">
    <w:name w:val="1A2BF1F74A83458783299092BB384B3549"/>
    <w:rsid w:val="00312C4E"/>
  </w:style>
  <w:style w:type="paragraph" w:customStyle="1" w:styleId="F2C6F68E69244638A9287F1E9F7CD73148">
    <w:name w:val="F2C6F68E69244638A9287F1E9F7CD73148"/>
    <w:rsid w:val="00312C4E"/>
  </w:style>
  <w:style w:type="paragraph" w:customStyle="1" w:styleId="FFF84CB2F6254DA382916C25E8871E5711">
    <w:name w:val="FFF84CB2F6254DA382916C25E8871E5711"/>
    <w:rsid w:val="00312C4E"/>
  </w:style>
  <w:style w:type="paragraph" w:customStyle="1" w:styleId="13F1CA6F15E348A682204E20E8202EBC5">
    <w:name w:val="13F1CA6F15E348A682204E20E8202EBC5"/>
    <w:rsid w:val="00312C4E"/>
  </w:style>
  <w:style w:type="paragraph" w:customStyle="1" w:styleId="DF64F8F03C48436B90028EBE2CB013AF36">
    <w:name w:val="DF64F8F03C48436B90028EBE2CB013AF36"/>
    <w:rsid w:val="00312C4E"/>
  </w:style>
  <w:style w:type="paragraph" w:customStyle="1" w:styleId="CD2FF0F747E14E37AFCB0C5D5F93D07F42">
    <w:name w:val="CD2FF0F747E14E37AFCB0C5D5F93D07F42"/>
    <w:rsid w:val="00D30E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51">
    <w:name w:val="4E3F42C15450449BB6E92919200D24EC51"/>
    <w:rsid w:val="00D30E70"/>
  </w:style>
  <w:style w:type="paragraph" w:customStyle="1" w:styleId="1A2BF1F74A83458783299092BB384B3550">
    <w:name w:val="1A2BF1F74A83458783299092BB384B3550"/>
    <w:rsid w:val="00D30E70"/>
  </w:style>
  <w:style w:type="paragraph" w:customStyle="1" w:styleId="F2C6F68E69244638A9287F1E9F7CD73149">
    <w:name w:val="F2C6F68E69244638A9287F1E9F7CD73149"/>
    <w:rsid w:val="00D30E70"/>
  </w:style>
  <w:style w:type="paragraph" w:customStyle="1" w:styleId="FFF84CB2F6254DA382916C25E8871E5712">
    <w:name w:val="FFF84CB2F6254DA382916C25E8871E5712"/>
    <w:rsid w:val="00D30E70"/>
  </w:style>
  <w:style w:type="paragraph" w:customStyle="1" w:styleId="13F1CA6F15E348A682204E20E8202EBC6">
    <w:name w:val="13F1CA6F15E348A682204E20E8202EBC6"/>
    <w:rsid w:val="00D30E70"/>
  </w:style>
  <w:style w:type="paragraph" w:customStyle="1" w:styleId="DF64F8F03C48436B90028EBE2CB013AF37">
    <w:name w:val="DF64F8F03C48436B90028EBE2CB013AF37"/>
    <w:rsid w:val="00D30E70"/>
  </w:style>
  <w:style w:type="paragraph" w:customStyle="1" w:styleId="CD2FF0F747E14E37AFCB0C5D5F93D07F43">
    <w:name w:val="CD2FF0F747E14E37AFCB0C5D5F93D07F43"/>
    <w:rsid w:val="00592A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52">
    <w:name w:val="4E3F42C15450449BB6E92919200D24EC52"/>
    <w:rsid w:val="00592A84"/>
  </w:style>
  <w:style w:type="paragraph" w:customStyle="1" w:styleId="F2C6F68E69244638A9287F1E9F7CD73150">
    <w:name w:val="F2C6F68E69244638A9287F1E9F7CD73150"/>
    <w:rsid w:val="00592A84"/>
  </w:style>
  <w:style w:type="paragraph" w:customStyle="1" w:styleId="FFF84CB2F6254DA382916C25E8871E5713">
    <w:name w:val="FFF84CB2F6254DA382916C25E8871E5713"/>
    <w:rsid w:val="00592A84"/>
  </w:style>
  <w:style w:type="paragraph" w:customStyle="1" w:styleId="5E1E5E11B9FB4FF3B9051CFCBA5ACC7F">
    <w:name w:val="5E1E5E11B9FB4FF3B9051CFCBA5ACC7F"/>
    <w:rsid w:val="00592A84"/>
  </w:style>
  <w:style w:type="paragraph" w:customStyle="1" w:styleId="13F1CA6F15E348A682204E20E8202EBC7">
    <w:name w:val="13F1CA6F15E348A682204E20E8202EBC7"/>
    <w:rsid w:val="00592A84"/>
  </w:style>
  <w:style w:type="paragraph" w:customStyle="1" w:styleId="DF64F8F03C48436B90028EBE2CB013AF38">
    <w:name w:val="DF64F8F03C48436B90028EBE2CB013AF38"/>
    <w:rsid w:val="00592A84"/>
  </w:style>
  <w:style w:type="paragraph" w:customStyle="1" w:styleId="CD2FF0F747E14E37AFCB0C5D5F93D07F44">
    <w:name w:val="CD2FF0F747E14E37AFCB0C5D5F93D07F44"/>
    <w:rsid w:val="00C91E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53">
    <w:name w:val="4E3F42C15450449BB6E92919200D24EC53"/>
    <w:rsid w:val="00C91E24"/>
  </w:style>
  <w:style w:type="paragraph" w:customStyle="1" w:styleId="F2C6F68E69244638A9287F1E9F7CD73151">
    <w:name w:val="F2C6F68E69244638A9287F1E9F7CD73151"/>
    <w:rsid w:val="00C91E24"/>
  </w:style>
  <w:style w:type="paragraph" w:customStyle="1" w:styleId="FFF84CB2F6254DA382916C25E8871E5714">
    <w:name w:val="FFF84CB2F6254DA382916C25E8871E5714"/>
    <w:rsid w:val="00C91E24"/>
  </w:style>
  <w:style w:type="paragraph" w:customStyle="1" w:styleId="5E1E5E11B9FB4FF3B9051CFCBA5ACC7F1">
    <w:name w:val="5E1E5E11B9FB4FF3B9051CFCBA5ACC7F1"/>
    <w:rsid w:val="00C91E24"/>
  </w:style>
  <w:style w:type="paragraph" w:customStyle="1" w:styleId="13F1CA6F15E348A682204E20E8202EBC8">
    <w:name w:val="13F1CA6F15E348A682204E20E8202EBC8"/>
    <w:rsid w:val="00C91E24"/>
  </w:style>
  <w:style w:type="paragraph" w:customStyle="1" w:styleId="DF64F8F03C48436B90028EBE2CB013AF39">
    <w:name w:val="DF64F8F03C48436B90028EBE2CB013AF39"/>
    <w:rsid w:val="00C91E24"/>
  </w:style>
  <w:style w:type="paragraph" w:customStyle="1" w:styleId="CD2FF0F747E14E37AFCB0C5D5F93D07F45">
    <w:name w:val="CD2FF0F747E14E37AFCB0C5D5F93D07F45"/>
    <w:rsid w:val="00107E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E3F42C15450449BB6E92919200D24EC54">
    <w:name w:val="4E3F42C15450449BB6E92919200D24EC54"/>
    <w:rsid w:val="00107E4A"/>
  </w:style>
  <w:style w:type="paragraph" w:customStyle="1" w:styleId="F2C6F68E69244638A9287F1E9F7CD73152">
    <w:name w:val="F2C6F68E69244638A9287F1E9F7CD73152"/>
    <w:rsid w:val="00107E4A"/>
  </w:style>
  <w:style w:type="paragraph" w:customStyle="1" w:styleId="FFF84CB2F6254DA382916C25E8871E5715">
    <w:name w:val="FFF84CB2F6254DA382916C25E8871E5715"/>
    <w:rsid w:val="00107E4A"/>
  </w:style>
  <w:style w:type="paragraph" w:customStyle="1" w:styleId="5E1E5E11B9FB4FF3B9051CFCBA5ACC7F2">
    <w:name w:val="5E1E5E11B9FB4FF3B9051CFCBA5ACC7F2"/>
    <w:rsid w:val="00107E4A"/>
  </w:style>
  <w:style w:type="paragraph" w:customStyle="1" w:styleId="13F1CA6F15E348A682204E20E8202EBC9">
    <w:name w:val="13F1CA6F15E348A682204E20E8202EBC9"/>
    <w:rsid w:val="00107E4A"/>
  </w:style>
  <w:style w:type="paragraph" w:customStyle="1" w:styleId="DF64F8F03C48436B90028EBE2CB013AF40">
    <w:name w:val="DF64F8F03C48436B90028EBE2CB013AF40"/>
    <w:rsid w:val="00107E4A"/>
  </w:style>
  <w:style w:type="paragraph" w:customStyle="1" w:styleId="FA73C086E0BA44589EDFD7CBC38EBF7D">
    <w:name w:val="FA73C086E0BA44589EDFD7CBC38EBF7D"/>
    <w:rsid w:val="00FA2B0C"/>
  </w:style>
  <w:style w:type="paragraph" w:customStyle="1" w:styleId="227903F21F584DFD9677AD37163C27FA">
    <w:name w:val="227903F21F584DFD9677AD37163C27FA"/>
    <w:rsid w:val="00E35C49"/>
  </w:style>
  <w:style w:type="paragraph" w:customStyle="1" w:styleId="FA73C086E0BA44589EDFD7CBC38EBF7D1">
    <w:name w:val="FA73C086E0BA44589EDFD7CBC38EBF7D1"/>
    <w:rsid w:val="00E35C49"/>
  </w:style>
  <w:style w:type="paragraph" w:customStyle="1" w:styleId="4E3F42C15450449BB6E92919200D24EC55">
    <w:name w:val="4E3F42C15450449BB6E92919200D24EC55"/>
    <w:rsid w:val="00E35C49"/>
  </w:style>
  <w:style w:type="paragraph" w:customStyle="1" w:styleId="F2C6F68E69244638A9287F1E9F7CD73153">
    <w:name w:val="F2C6F68E69244638A9287F1E9F7CD73153"/>
    <w:rsid w:val="00E35C49"/>
  </w:style>
  <w:style w:type="paragraph" w:customStyle="1" w:styleId="FFF84CB2F6254DA382916C25E8871E5716">
    <w:name w:val="FFF84CB2F6254DA382916C25E8871E5716"/>
    <w:rsid w:val="00E35C49"/>
  </w:style>
  <w:style w:type="paragraph" w:customStyle="1" w:styleId="5E1E5E11B9FB4FF3B9051CFCBA5ACC7F3">
    <w:name w:val="5E1E5E11B9FB4FF3B9051CFCBA5ACC7F3"/>
    <w:rsid w:val="00E35C49"/>
  </w:style>
  <w:style w:type="paragraph" w:customStyle="1" w:styleId="13F1CA6F15E348A682204E20E8202EBC10">
    <w:name w:val="13F1CA6F15E348A682204E20E8202EBC10"/>
    <w:rsid w:val="00E35C49"/>
  </w:style>
  <w:style w:type="paragraph" w:customStyle="1" w:styleId="DF64F8F03C48436B90028EBE2CB013AF41">
    <w:name w:val="DF64F8F03C48436B90028EBE2CB013AF41"/>
    <w:rsid w:val="00E35C49"/>
  </w:style>
  <w:style w:type="paragraph" w:customStyle="1" w:styleId="227903F21F584DFD9677AD37163C27FA1">
    <w:name w:val="227903F21F584DFD9677AD37163C27FA1"/>
    <w:rsid w:val="001F0235"/>
  </w:style>
  <w:style w:type="paragraph" w:customStyle="1" w:styleId="FA73C086E0BA44589EDFD7CBC38EBF7D2">
    <w:name w:val="FA73C086E0BA44589EDFD7CBC38EBF7D2"/>
    <w:rsid w:val="001F0235"/>
  </w:style>
  <w:style w:type="paragraph" w:customStyle="1" w:styleId="4E3F42C15450449BB6E92919200D24EC56">
    <w:name w:val="4E3F42C15450449BB6E92919200D24EC56"/>
    <w:rsid w:val="001F0235"/>
  </w:style>
  <w:style w:type="paragraph" w:customStyle="1" w:styleId="F2C6F68E69244638A9287F1E9F7CD73154">
    <w:name w:val="F2C6F68E69244638A9287F1E9F7CD73154"/>
    <w:rsid w:val="001F0235"/>
  </w:style>
  <w:style w:type="paragraph" w:customStyle="1" w:styleId="FFF84CB2F6254DA382916C25E8871E5717">
    <w:name w:val="FFF84CB2F6254DA382916C25E8871E5717"/>
    <w:rsid w:val="001F0235"/>
  </w:style>
  <w:style w:type="paragraph" w:customStyle="1" w:styleId="5E1E5E11B9FB4FF3B9051CFCBA5ACC7F4">
    <w:name w:val="5E1E5E11B9FB4FF3B9051CFCBA5ACC7F4"/>
    <w:rsid w:val="001F0235"/>
  </w:style>
  <w:style w:type="paragraph" w:customStyle="1" w:styleId="13F1CA6F15E348A682204E20E8202EBC11">
    <w:name w:val="13F1CA6F15E348A682204E20E8202EBC11"/>
    <w:rsid w:val="001F0235"/>
  </w:style>
  <w:style w:type="paragraph" w:customStyle="1" w:styleId="DF64F8F03C48436B90028EBE2CB013AF42">
    <w:name w:val="DF64F8F03C48436B90028EBE2CB013AF42"/>
    <w:rsid w:val="001F0235"/>
  </w:style>
  <w:style w:type="character" w:customStyle="1" w:styleId="Overskrift1Tegn">
    <w:name w:val="Overskrift 1 Tegn"/>
    <w:basedOn w:val="Standardskriftforavsnitt"/>
    <w:link w:val="Overskrift1"/>
    <w:uiPriority w:val="9"/>
    <w:rsid w:val="00DA3FBF"/>
    <w:rPr>
      <w:rFonts w:ascii="Calibri" w:eastAsiaTheme="majorEastAsia" w:hAnsi="Calibri" w:cs="Arial"/>
      <w:b/>
      <w:sz w:val="36"/>
    </w:rPr>
  </w:style>
  <w:style w:type="paragraph" w:customStyle="1" w:styleId="227903F21F584DFD9677AD37163C27FA2">
    <w:name w:val="227903F21F584DFD9677AD37163C27FA2"/>
    <w:rsid w:val="00DA3FBF"/>
    <w:pPr>
      <w:spacing w:after="0"/>
      <w:outlineLvl w:val="0"/>
    </w:pPr>
    <w:rPr>
      <w:rFonts w:ascii="Calibri" w:eastAsiaTheme="majorEastAsia" w:hAnsi="Calibri" w:cs="Arial"/>
      <w:b/>
      <w:sz w:val="36"/>
    </w:rPr>
  </w:style>
  <w:style w:type="paragraph" w:customStyle="1" w:styleId="13F1CA6F15E348A682204E20E8202EBC12">
    <w:name w:val="13F1CA6F15E348A682204E20E8202EBC12"/>
    <w:rsid w:val="00DA3FBF"/>
    <w:pPr>
      <w:spacing w:after="0"/>
    </w:pPr>
    <w:rPr>
      <w:rFonts w:eastAsiaTheme="majorEastAsia" w:cs="Arial"/>
    </w:rPr>
  </w:style>
  <w:style w:type="paragraph" w:customStyle="1" w:styleId="DB7BF58C241D424887CE6D4DD4935E0E">
    <w:name w:val="DB7BF58C241D424887CE6D4DD4935E0E"/>
    <w:rsid w:val="005C084D"/>
  </w:style>
  <w:style w:type="paragraph" w:customStyle="1" w:styleId="F0524875709F4C088746917596342984">
    <w:name w:val="F0524875709F4C088746917596342984"/>
    <w:rsid w:val="005C084D"/>
  </w:style>
  <w:style w:type="paragraph" w:customStyle="1" w:styleId="C1F73663455B4D8286A524619A795276">
    <w:name w:val="C1F73663455B4D8286A524619A795276"/>
    <w:rsid w:val="005C08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c385c78de04147eb87f36438e76dc6a1</Template>
  <TotalTime>300</TotalTime>
  <Pages>2</Pages>
  <Words>43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ACOS AS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keywords>Gruppe: Stavanger bispedømmeråd</keywords>
  <lastModifiedBy>Enemo, Britt Agnete</lastModifiedBy>
  <revision>126</revision>
  <dcterms:created xsi:type="dcterms:W3CDTF">2010-12-13T10:52:00.0000000Z</dcterms:created>
  <dcterms:modified xsi:type="dcterms:W3CDTF">2014-11-17T13:19:00.0000000Z</dcterms:modified>
  <dc:title>Innkalling - Stavanger bispedømmeråd - 25.08.2016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ltype">
    <vt:lpwstr>innkalling</vt:lpwstr>
  </property>
</Properties>
</file>